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E05" w:rsidRDefault="00C37E05" w:rsidP="005763AD">
      <w:pPr>
        <w:widowControl/>
        <w:spacing w:line="540" w:lineRule="exact"/>
        <w:ind w:leftChars="-877" w:left="1" w:hangingChars="612" w:hanging="1843"/>
        <w:rPr>
          <w:rFonts w:ascii="Times New Roman" w:eastAsia="仿宋_GB2312" w:hAnsi="Times New Roman"/>
          <w:b/>
          <w:kern w:val="0"/>
          <w:sz w:val="30"/>
          <w:szCs w:val="30"/>
        </w:rPr>
      </w:pPr>
      <w:r w:rsidRPr="00D47C7D">
        <w:rPr>
          <w:rFonts w:ascii="Times New Roman" w:eastAsia="仿宋_GB2312" w:hAnsi="Times New Roman" w:hint="eastAsia"/>
          <w:b/>
          <w:kern w:val="0"/>
          <w:sz w:val="30"/>
          <w:szCs w:val="30"/>
        </w:rPr>
        <w:t>附件</w:t>
      </w:r>
      <w:r w:rsidRPr="00D47C7D">
        <w:rPr>
          <w:rFonts w:ascii="Times New Roman" w:eastAsia="仿宋_GB2312" w:hAnsi="Times New Roman"/>
          <w:b/>
          <w:kern w:val="0"/>
          <w:sz w:val="30"/>
          <w:szCs w:val="30"/>
        </w:rPr>
        <w:t>3.</w:t>
      </w:r>
    </w:p>
    <w:p w:rsidR="00C37E05" w:rsidRPr="00D47C7D" w:rsidRDefault="00C37E05" w:rsidP="005763AD">
      <w:pPr>
        <w:widowControl/>
        <w:spacing w:line="540" w:lineRule="exact"/>
        <w:ind w:leftChars="-877" w:left="1" w:hangingChars="612" w:hanging="1843"/>
        <w:rPr>
          <w:rFonts w:ascii="Times New Roman" w:eastAsia="仿宋_GB2312" w:hAnsi="Times New Roman"/>
          <w:b/>
          <w:kern w:val="0"/>
          <w:sz w:val="30"/>
          <w:szCs w:val="30"/>
        </w:rPr>
      </w:pPr>
    </w:p>
    <w:tbl>
      <w:tblPr>
        <w:tblW w:w="0" w:type="auto"/>
        <w:tblInd w:w="-16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48"/>
        <w:gridCol w:w="2202"/>
      </w:tblGrid>
      <w:tr w:rsidR="00C37E05" w:rsidRPr="001C00C2" w:rsidTr="00064142">
        <w:trPr>
          <w:trHeight w:val="603"/>
        </w:trPr>
        <w:tc>
          <w:tcPr>
            <w:tcW w:w="9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37E05" w:rsidRPr="001C00C2" w:rsidRDefault="00C37E05" w:rsidP="00011093">
            <w:pPr>
              <w:rPr>
                <w:b/>
                <w:bCs/>
                <w:color w:val="000000"/>
              </w:rPr>
            </w:pPr>
            <w:r w:rsidRPr="001C00C2">
              <w:rPr>
                <w:rFonts w:hint="eastAsia"/>
                <w:b/>
                <w:bCs/>
                <w:color w:val="000000"/>
              </w:rPr>
              <w:t>登记号</w:t>
            </w:r>
          </w:p>
        </w:tc>
        <w:tc>
          <w:tcPr>
            <w:tcW w:w="2202" w:type="dxa"/>
            <w:tcBorders>
              <w:top w:val="single" w:sz="12" w:space="0" w:color="auto"/>
              <w:bottom w:val="single" w:sz="4" w:space="0" w:color="auto"/>
            </w:tcBorders>
          </w:tcPr>
          <w:p w:rsidR="00C37E05" w:rsidRPr="001C00C2" w:rsidRDefault="00C37E05" w:rsidP="00011093">
            <w:pPr>
              <w:rPr>
                <w:color w:val="000000"/>
              </w:rPr>
            </w:pPr>
          </w:p>
        </w:tc>
      </w:tr>
    </w:tbl>
    <w:p w:rsidR="00C37E05" w:rsidRDefault="00C37E05" w:rsidP="00D47C7D">
      <w:pPr>
        <w:jc w:val="center"/>
        <w:rPr>
          <w:rFonts w:eastAsia="黑体"/>
          <w:color w:val="000000"/>
          <w:sz w:val="36"/>
        </w:rPr>
      </w:pPr>
      <w:r>
        <w:rPr>
          <w:rFonts w:eastAsia="黑体" w:hint="eastAsia"/>
          <w:color w:val="000000"/>
          <w:sz w:val="36"/>
        </w:rPr>
        <w:t>国家开放</w:t>
      </w:r>
      <w:r w:rsidRPr="00B40272">
        <w:rPr>
          <w:rFonts w:eastAsia="黑体" w:hint="eastAsia"/>
          <w:color w:val="000000"/>
          <w:sz w:val="36"/>
        </w:rPr>
        <w:t>大学</w:t>
      </w:r>
      <w:r>
        <w:rPr>
          <w:rFonts w:eastAsia="黑体" w:hint="eastAsia"/>
          <w:color w:val="000000"/>
          <w:sz w:val="36"/>
        </w:rPr>
        <w:t>科研课题申请评审书</w:t>
      </w:r>
    </w:p>
    <w:p w:rsidR="00C37E05" w:rsidRPr="00FA5C40" w:rsidRDefault="00C37E05" w:rsidP="00D47C7D">
      <w:pPr>
        <w:jc w:val="center"/>
        <w:rPr>
          <w:rFonts w:eastAsia="黑体"/>
          <w:color w:val="000000"/>
          <w:sz w:val="36"/>
        </w:rPr>
      </w:pPr>
      <w:r w:rsidRPr="00B40272">
        <w:rPr>
          <w:rFonts w:eastAsia="黑体" w:hint="eastAsia"/>
          <w:color w:val="000000"/>
          <w:sz w:val="36"/>
        </w:rPr>
        <w:t>《课题设计论证》活页</w:t>
      </w:r>
    </w:p>
    <w:p w:rsidR="00C37E05" w:rsidRDefault="00C37E05" w:rsidP="002D6781">
      <w:pPr>
        <w:widowControl/>
        <w:spacing w:line="320" w:lineRule="exact"/>
        <w:jc w:val="left"/>
        <w:rPr>
          <w:rFonts w:ascii="楷体_GB2312" w:eastAsia="楷体_GB2312" w:hAnsi="宋体" w:cs="宋体"/>
          <w:b/>
          <w:color w:val="000000"/>
          <w:kern w:val="0"/>
          <w:sz w:val="24"/>
        </w:rPr>
      </w:pPr>
      <w:r w:rsidRPr="002F0EBC">
        <w:rPr>
          <w:rFonts w:ascii="楷体_GB2312" w:eastAsia="楷体_GB2312" w:hAnsi="宋体" w:cs="宋体" w:hint="eastAsia"/>
          <w:b/>
          <w:color w:val="000000"/>
          <w:kern w:val="0"/>
          <w:sz w:val="24"/>
        </w:rPr>
        <w:t>填表说明：</w:t>
      </w:r>
    </w:p>
    <w:p w:rsidR="00C37E05" w:rsidRPr="00E427C3" w:rsidRDefault="00C37E05" w:rsidP="002D6781">
      <w:pPr>
        <w:widowControl/>
        <w:spacing w:line="320" w:lineRule="exact"/>
        <w:ind w:firstLineChars="196" w:firstLine="470"/>
        <w:jc w:val="left"/>
        <w:rPr>
          <w:color w:val="000000"/>
          <w:spacing w:val="-8"/>
          <w:kern w:val="0"/>
          <w:sz w:val="24"/>
        </w:rPr>
      </w:pPr>
      <w:r w:rsidRPr="00E427C3">
        <w:rPr>
          <w:color w:val="000000"/>
          <w:kern w:val="0"/>
          <w:sz w:val="24"/>
        </w:rPr>
        <w:t>1.</w:t>
      </w:r>
      <w:r w:rsidRPr="00E427C3">
        <w:rPr>
          <w:rFonts w:hAnsi="宋体" w:hint="eastAsia"/>
          <w:color w:val="000000"/>
          <w:spacing w:val="-8"/>
          <w:kern w:val="0"/>
          <w:sz w:val="24"/>
        </w:rPr>
        <w:t>本表供匿名评审使用；</w:t>
      </w:r>
    </w:p>
    <w:p w:rsidR="00C37E05" w:rsidRPr="00E427C3" w:rsidRDefault="00C37E05" w:rsidP="002D6781">
      <w:pPr>
        <w:widowControl/>
        <w:spacing w:line="320" w:lineRule="exact"/>
        <w:ind w:firstLineChars="195" w:firstLine="437"/>
        <w:jc w:val="left"/>
        <w:rPr>
          <w:color w:val="000000"/>
          <w:spacing w:val="-8"/>
          <w:kern w:val="0"/>
          <w:sz w:val="24"/>
        </w:rPr>
      </w:pPr>
      <w:r w:rsidRPr="00E427C3">
        <w:rPr>
          <w:color w:val="000000"/>
          <w:spacing w:val="-8"/>
          <w:kern w:val="0"/>
          <w:sz w:val="24"/>
        </w:rPr>
        <w:t>2.</w:t>
      </w:r>
      <w:r w:rsidRPr="00E427C3">
        <w:rPr>
          <w:rFonts w:hAnsi="宋体" w:hint="eastAsia"/>
          <w:color w:val="000000"/>
          <w:spacing w:val="-8"/>
          <w:kern w:val="0"/>
          <w:sz w:val="24"/>
        </w:rPr>
        <w:t>填写时，不得出现课题申请人和课题组成员的姓名、单位名称等信息，统一用</w:t>
      </w:r>
      <w:r w:rsidRPr="00E427C3">
        <w:rPr>
          <w:color w:val="000000"/>
          <w:spacing w:val="-8"/>
          <w:kern w:val="0"/>
          <w:sz w:val="24"/>
        </w:rPr>
        <w:t>×××</w:t>
      </w:r>
      <w:r w:rsidRPr="00E427C3">
        <w:rPr>
          <w:rFonts w:hAnsi="宋体" w:hint="eastAsia"/>
          <w:color w:val="000000"/>
          <w:spacing w:val="-8"/>
          <w:kern w:val="0"/>
          <w:sz w:val="24"/>
        </w:rPr>
        <w:t>、</w:t>
      </w:r>
      <w:r w:rsidRPr="00E427C3">
        <w:rPr>
          <w:color w:val="000000"/>
          <w:spacing w:val="-8"/>
          <w:kern w:val="0"/>
          <w:sz w:val="24"/>
        </w:rPr>
        <w:t>××××××</w:t>
      </w:r>
      <w:r w:rsidRPr="00E427C3">
        <w:rPr>
          <w:rFonts w:hAnsi="宋体" w:hint="eastAsia"/>
          <w:color w:val="000000"/>
          <w:spacing w:val="-8"/>
          <w:kern w:val="0"/>
          <w:sz w:val="24"/>
        </w:rPr>
        <w:t>代表；</w:t>
      </w:r>
    </w:p>
    <w:p w:rsidR="00C37E05" w:rsidRPr="00E427C3" w:rsidRDefault="00C37E05" w:rsidP="002D6781">
      <w:pPr>
        <w:widowControl/>
        <w:spacing w:line="320" w:lineRule="exact"/>
        <w:ind w:firstLineChars="196" w:firstLine="439"/>
        <w:jc w:val="left"/>
        <w:rPr>
          <w:color w:val="000000"/>
          <w:kern w:val="0"/>
          <w:sz w:val="24"/>
        </w:rPr>
      </w:pPr>
      <w:r w:rsidRPr="00E427C3">
        <w:rPr>
          <w:color w:val="000000"/>
          <w:spacing w:val="-8"/>
          <w:kern w:val="0"/>
          <w:sz w:val="24"/>
        </w:rPr>
        <w:t>3.</w:t>
      </w:r>
      <w:r>
        <w:rPr>
          <w:rFonts w:hAnsi="宋体" w:hint="eastAsia"/>
          <w:color w:val="000000"/>
          <w:spacing w:val="-8"/>
          <w:kern w:val="0"/>
          <w:sz w:val="24"/>
        </w:rPr>
        <w:t>活页</w:t>
      </w:r>
      <w:r w:rsidRPr="00E427C3">
        <w:rPr>
          <w:rFonts w:hAnsi="宋体" w:hint="eastAsia"/>
          <w:color w:val="000000"/>
          <w:spacing w:val="-8"/>
          <w:kern w:val="0"/>
          <w:sz w:val="24"/>
        </w:rPr>
        <w:t>中如果出现课题申请人和课题组成员的姓名、单位名称等信息，将影响评审结果。</w:t>
      </w:r>
    </w:p>
    <w:p w:rsidR="00C37E05" w:rsidRDefault="00C37E05" w:rsidP="002D6781">
      <w:pPr>
        <w:widowControl/>
        <w:spacing w:line="200" w:lineRule="exact"/>
        <w:jc w:val="left"/>
        <w:rPr>
          <w:rFonts w:eastAsia="黑体"/>
          <w:color w:val="000000"/>
          <w:kern w:val="0"/>
          <w:sz w:val="30"/>
        </w:rPr>
      </w:pPr>
    </w:p>
    <w:p w:rsidR="00C37E05" w:rsidRDefault="00C37E05" w:rsidP="00D47C7D">
      <w:pPr>
        <w:spacing w:line="400" w:lineRule="exact"/>
        <w:rPr>
          <w:rFonts w:ascii="宋体" w:eastAsia="黑体"/>
          <w:color w:val="000000"/>
          <w:sz w:val="30"/>
          <w:u w:val="single"/>
        </w:rPr>
      </w:pPr>
      <w:r w:rsidRPr="00B40272">
        <w:rPr>
          <w:rFonts w:ascii="宋体" w:eastAsia="黑体"/>
          <w:color w:val="000000"/>
          <w:sz w:val="30"/>
        </w:rPr>
        <w:t xml:space="preserve">   </w:t>
      </w:r>
      <w:r w:rsidRPr="00B40272">
        <w:rPr>
          <w:rFonts w:ascii="宋体" w:eastAsia="黑体" w:hint="eastAsia"/>
          <w:color w:val="000000"/>
          <w:sz w:val="30"/>
        </w:rPr>
        <w:t>课题名称：</w:t>
      </w:r>
      <w:r w:rsidRPr="0045088B">
        <w:rPr>
          <w:rFonts w:ascii="宋体" w:eastAsia="黑体"/>
          <w:color w:val="000000"/>
          <w:sz w:val="30"/>
          <w:u w:val="single"/>
        </w:rPr>
        <w:t xml:space="preserve">  </w:t>
      </w:r>
      <w:r>
        <w:rPr>
          <w:rFonts w:ascii="仿宋_GB2312" w:eastAsia="仿宋_GB2312"/>
          <w:color w:val="000000"/>
          <w:sz w:val="32"/>
          <w:u w:val="single"/>
        </w:rPr>
        <w:t xml:space="preserve">                                 </w:t>
      </w:r>
    </w:p>
    <w:p w:rsidR="00C37E05" w:rsidRPr="00B40272" w:rsidRDefault="00C37E05" w:rsidP="00D47C7D">
      <w:pPr>
        <w:spacing w:line="400" w:lineRule="exact"/>
        <w:jc w:val="center"/>
        <w:rPr>
          <w:rFonts w:eastAsia="黑体"/>
          <w:color w:val="000000"/>
          <w:sz w:val="30"/>
        </w:rPr>
      </w:pPr>
      <w:r w:rsidRPr="00B40272">
        <w:rPr>
          <w:rFonts w:eastAsia="黑体" w:hint="eastAsia"/>
          <w:color w:val="000000"/>
          <w:sz w:val="30"/>
        </w:rPr>
        <w:t>课题设计论证</w:t>
      </w:r>
    </w:p>
    <w:tbl>
      <w:tblPr>
        <w:tblW w:w="0" w:type="auto"/>
        <w:jc w:val="center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9345"/>
      </w:tblGrid>
      <w:tr w:rsidR="00C37E05" w:rsidRPr="001C00C2" w:rsidTr="00011093">
        <w:trPr>
          <w:trHeight w:val="1440"/>
          <w:jc w:val="center"/>
        </w:trPr>
        <w:tc>
          <w:tcPr>
            <w:tcW w:w="9345" w:type="dxa"/>
            <w:tcBorders>
              <w:top w:val="single" w:sz="12" w:space="0" w:color="auto"/>
              <w:bottom w:val="single" w:sz="8" w:space="0" w:color="auto"/>
            </w:tcBorders>
          </w:tcPr>
          <w:p w:rsidR="00C37E05" w:rsidRPr="001C00C2" w:rsidRDefault="00C37E05" w:rsidP="00011093">
            <w:pPr>
              <w:ind w:right="71"/>
              <w:jc w:val="left"/>
              <w:rPr>
                <w:color w:val="000000"/>
              </w:rPr>
            </w:pPr>
            <w:r w:rsidRPr="001C00C2">
              <w:rPr>
                <w:rFonts w:hint="eastAsia"/>
                <w:color w:val="000000"/>
              </w:rPr>
              <w:t>·本课题国内外研究现状述评、选题意义和研究价值；</w:t>
            </w:r>
          </w:p>
          <w:p w:rsidR="00C37E05" w:rsidRPr="001C00C2" w:rsidRDefault="00C37E05" w:rsidP="00011093">
            <w:pPr>
              <w:ind w:right="71"/>
              <w:jc w:val="left"/>
              <w:rPr>
                <w:color w:val="000000"/>
              </w:rPr>
            </w:pPr>
            <w:r w:rsidRPr="001C00C2">
              <w:rPr>
                <w:rFonts w:hint="eastAsia"/>
                <w:color w:val="000000"/>
              </w:rPr>
              <w:t>·</w:t>
            </w:r>
            <w:r w:rsidRPr="001C00C2">
              <w:rPr>
                <w:rFonts w:ascii="宋体" w:hAnsi="宋体" w:hint="eastAsia"/>
                <w:color w:val="000000"/>
              </w:rPr>
              <w:t>本课题的研究目标、研究内容</w:t>
            </w:r>
            <w:r w:rsidRPr="001C00C2">
              <w:rPr>
                <w:rFonts w:hint="eastAsia"/>
                <w:color w:val="000000"/>
              </w:rPr>
              <w:t>、研究假设和创新之处；</w:t>
            </w:r>
          </w:p>
          <w:p w:rsidR="00C37E05" w:rsidRPr="001C00C2" w:rsidRDefault="00C37E05" w:rsidP="00011093">
            <w:pPr>
              <w:ind w:right="71"/>
              <w:jc w:val="left"/>
              <w:rPr>
                <w:color w:val="000000"/>
              </w:rPr>
            </w:pPr>
            <w:r w:rsidRPr="001C00C2">
              <w:rPr>
                <w:rFonts w:hint="eastAsia"/>
                <w:color w:val="000000"/>
              </w:rPr>
              <w:t>·本课题的研究思路、</w:t>
            </w:r>
            <w:r w:rsidRPr="001C00C2">
              <w:rPr>
                <w:rFonts w:ascii="宋体" w:hAnsi="宋体" w:hint="eastAsia"/>
                <w:color w:val="000000"/>
              </w:rPr>
              <w:t>研究方法、技术路线和实施步骤。</w:t>
            </w:r>
          </w:p>
          <w:p w:rsidR="00C37E05" w:rsidRPr="001C00C2" w:rsidRDefault="00C37E05" w:rsidP="00011093">
            <w:pPr>
              <w:jc w:val="left"/>
              <w:rPr>
                <w:b/>
                <w:color w:val="000000"/>
              </w:rPr>
            </w:pPr>
            <w:r w:rsidRPr="001C00C2">
              <w:rPr>
                <w:rFonts w:hint="eastAsia"/>
                <w:color w:val="000000"/>
              </w:rPr>
              <w:t>（限</w:t>
            </w:r>
            <w:r w:rsidRPr="001C00C2">
              <w:rPr>
                <w:color w:val="000000"/>
              </w:rPr>
              <w:t>3000</w:t>
            </w:r>
            <w:r w:rsidRPr="001C00C2">
              <w:rPr>
                <w:rFonts w:hint="eastAsia"/>
                <w:color w:val="000000"/>
              </w:rPr>
              <w:t>字内）</w:t>
            </w:r>
          </w:p>
        </w:tc>
      </w:tr>
      <w:tr w:rsidR="00C37E05" w:rsidRPr="001C00C2" w:rsidTr="002D6781">
        <w:trPr>
          <w:trHeight w:val="6060"/>
          <w:jc w:val="center"/>
        </w:trPr>
        <w:tc>
          <w:tcPr>
            <w:tcW w:w="9345" w:type="dxa"/>
            <w:tcBorders>
              <w:top w:val="single" w:sz="8" w:space="0" w:color="auto"/>
              <w:bottom w:val="single" w:sz="12" w:space="0" w:color="auto"/>
            </w:tcBorders>
          </w:tcPr>
          <w:p w:rsidR="00C37E05" w:rsidRPr="001C00C2" w:rsidRDefault="00C37E05" w:rsidP="00011093">
            <w:pPr>
              <w:ind w:firstLine="405"/>
              <w:jc w:val="left"/>
              <w:rPr>
                <w:color w:val="000000"/>
              </w:rPr>
            </w:pPr>
          </w:p>
          <w:p w:rsidR="00C37E05" w:rsidRPr="001C00C2" w:rsidRDefault="00C37E05" w:rsidP="00D47C7D"/>
          <w:p w:rsidR="00C37E05" w:rsidRPr="001C00C2" w:rsidRDefault="00C37E05" w:rsidP="00D47C7D"/>
          <w:p w:rsidR="00C37E05" w:rsidRPr="001C00C2" w:rsidRDefault="00C37E05" w:rsidP="00D47C7D"/>
          <w:p w:rsidR="00C37E05" w:rsidRPr="001C00C2" w:rsidRDefault="00C37E05" w:rsidP="00D47C7D"/>
          <w:p w:rsidR="00C37E05" w:rsidRPr="001C00C2" w:rsidRDefault="00C37E05" w:rsidP="00D47C7D"/>
          <w:p w:rsidR="00C37E05" w:rsidRPr="001C00C2" w:rsidRDefault="00C37E05" w:rsidP="00D47C7D"/>
          <w:p w:rsidR="00C37E05" w:rsidRPr="001C00C2" w:rsidRDefault="00C37E05" w:rsidP="00D47C7D"/>
          <w:p w:rsidR="00C37E05" w:rsidRPr="001C00C2" w:rsidRDefault="00C37E05" w:rsidP="00D47C7D"/>
          <w:p w:rsidR="00C37E05" w:rsidRPr="001C00C2" w:rsidRDefault="00C37E05" w:rsidP="00D47C7D"/>
          <w:p w:rsidR="00C37E05" w:rsidRPr="001C00C2" w:rsidRDefault="00C37E05" w:rsidP="00D47C7D"/>
          <w:p w:rsidR="00C37E05" w:rsidRPr="001C00C2" w:rsidRDefault="00C37E05" w:rsidP="00D47C7D"/>
          <w:p w:rsidR="00C37E05" w:rsidRPr="001C00C2" w:rsidRDefault="00C37E05" w:rsidP="00D47C7D"/>
          <w:p w:rsidR="00C37E05" w:rsidRPr="001C00C2" w:rsidRDefault="00C37E05" w:rsidP="00D47C7D"/>
          <w:p w:rsidR="00C37E05" w:rsidRPr="001C00C2" w:rsidRDefault="00C37E05" w:rsidP="00D47C7D"/>
          <w:p w:rsidR="00C37E05" w:rsidRPr="001C00C2" w:rsidRDefault="00C37E05" w:rsidP="00D47C7D">
            <w:pPr>
              <w:tabs>
                <w:tab w:val="left" w:pos="1440"/>
              </w:tabs>
            </w:pPr>
            <w:r w:rsidRPr="001C00C2">
              <w:tab/>
            </w:r>
          </w:p>
        </w:tc>
      </w:tr>
    </w:tbl>
    <w:p w:rsidR="00C37E05" w:rsidRDefault="00C37E05" w:rsidP="005423CC">
      <w:pPr>
        <w:jc w:val="center"/>
        <w:rPr>
          <w:rFonts w:eastAsia="仿宋_GB2312"/>
          <w:b/>
          <w:color w:val="000000"/>
          <w:sz w:val="24"/>
        </w:rPr>
      </w:pPr>
      <w:r w:rsidRPr="00B40272">
        <w:rPr>
          <w:rFonts w:eastAsia="仿宋_GB2312"/>
          <w:b/>
          <w:color w:val="000000"/>
          <w:sz w:val="24"/>
        </w:rPr>
        <w:t>——</w:t>
      </w:r>
      <w:r w:rsidRPr="00B40272">
        <w:rPr>
          <w:rFonts w:eastAsia="仿宋_GB2312" w:hint="eastAsia"/>
          <w:b/>
          <w:color w:val="000000"/>
          <w:sz w:val="24"/>
        </w:rPr>
        <w:t>活页</w:t>
      </w:r>
      <w:r w:rsidRPr="00B40272">
        <w:rPr>
          <w:rFonts w:eastAsia="仿宋_GB2312"/>
          <w:b/>
          <w:color w:val="000000"/>
          <w:sz w:val="24"/>
        </w:rPr>
        <w:t>1——</w:t>
      </w:r>
    </w:p>
    <w:p w:rsidR="00C37E05" w:rsidRDefault="00C37E05" w:rsidP="00D47C7D">
      <w:pPr>
        <w:jc w:val="center"/>
        <w:rPr>
          <w:rFonts w:eastAsia="仿宋_GB2312"/>
          <w:b/>
          <w:color w:val="000000"/>
          <w:sz w:val="24"/>
        </w:rPr>
      </w:pPr>
    </w:p>
    <w:p w:rsidR="00C37E05" w:rsidRPr="00B40272" w:rsidRDefault="00C37E05" w:rsidP="00D47C7D">
      <w:pPr>
        <w:ind w:firstLine="300"/>
        <w:jc w:val="center"/>
        <w:rPr>
          <w:rFonts w:eastAsia="黑体"/>
          <w:color w:val="000000"/>
          <w:sz w:val="30"/>
        </w:rPr>
      </w:pPr>
      <w:r w:rsidRPr="00B40272">
        <w:rPr>
          <w:rFonts w:eastAsia="黑体" w:hint="eastAsia"/>
          <w:color w:val="000000"/>
          <w:sz w:val="30"/>
        </w:rPr>
        <w:t>完成课题的可行性分析</w:t>
      </w:r>
    </w:p>
    <w:tbl>
      <w:tblPr>
        <w:tblW w:w="0" w:type="auto"/>
        <w:jc w:val="center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9345"/>
      </w:tblGrid>
      <w:tr w:rsidR="00C37E05" w:rsidRPr="001C00C2" w:rsidTr="00011093">
        <w:trPr>
          <w:trHeight w:val="1224"/>
          <w:jc w:val="center"/>
        </w:trPr>
        <w:tc>
          <w:tcPr>
            <w:tcW w:w="9345" w:type="dxa"/>
            <w:tcBorders>
              <w:bottom w:val="single" w:sz="8" w:space="0" w:color="auto"/>
            </w:tcBorders>
          </w:tcPr>
          <w:p w:rsidR="00C37E05" w:rsidRPr="001C00C2" w:rsidRDefault="00C37E05" w:rsidP="00011093">
            <w:pPr>
              <w:ind w:right="71"/>
              <w:jc w:val="left"/>
              <w:rPr>
                <w:color w:val="000000"/>
              </w:rPr>
            </w:pPr>
            <w:r w:rsidRPr="001C00C2">
              <w:rPr>
                <w:rFonts w:hint="eastAsia"/>
                <w:color w:val="000000"/>
              </w:rPr>
              <w:t>·已取得的相关研究成果及其社会评价（引用、转载、获奖及被采纳情况），主要参考文献（相关研究成果、主要参考文献两类限填</w:t>
            </w:r>
            <w:r w:rsidRPr="001C00C2">
              <w:rPr>
                <w:color w:val="000000"/>
              </w:rPr>
              <w:t>20</w:t>
            </w:r>
            <w:r w:rsidRPr="001C00C2">
              <w:rPr>
                <w:rFonts w:hint="eastAsia"/>
                <w:color w:val="000000"/>
              </w:rPr>
              <w:t>项）；</w:t>
            </w:r>
          </w:p>
          <w:p w:rsidR="00C37E05" w:rsidRPr="001C00C2" w:rsidRDefault="00C37E05" w:rsidP="00011093">
            <w:pPr>
              <w:ind w:right="71"/>
              <w:jc w:val="left"/>
              <w:rPr>
                <w:color w:val="000000"/>
              </w:rPr>
            </w:pPr>
            <w:r w:rsidRPr="001C00C2">
              <w:rPr>
                <w:rFonts w:hint="eastAsia"/>
                <w:color w:val="000000"/>
              </w:rPr>
              <w:t>·主要参加者的学术背景和人员结构（职务、专业、年龄）；</w:t>
            </w:r>
          </w:p>
          <w:p w:rsidR="00C37E05" w:rsidRPr="001C00C2" w:rsidRDefault="00C37E05" w:rsidP="00011093">
            <w:pPr>
              <w:jc w:val="left"/>
              <w:rPr>
                <w:rFonts w:ascii="宋体"/>
                <w:color w:val="000000"/>
              </w:rPr>
            </w:pPr>
            <w:r w:rsidRPr="001C00C2">
              <w:rPr>
                <w:rFonts w:hint="eastAsia"/>
                <w:color w:val="000000"/>
              </w:rPr>
              <w:t>·完成课题的保障条件（如</w:t>
            </w:r>
            <w:r w:rsidRPr="001C00C2">
              <w:rPr>
                <w:rFonts w:ascii="宋体" w:hAnsi="宋体" w:hint="eastAsia"/>
                <w:color w:val="000000"/>
              </w:rPr>
              <w:t>研究资料、实验仪器设备、研究经费、研究时间及所在单位条件等）。</w:t>
            </w:r>
          </w:p>
          <w:p w:rsidR="00C37E05" w:rsidRPr="001C00C2" w:rsidRDefault="00C37E05" w:rsidP="00011093">
            <w:pPr>
              <w:jc w:val="left"/>
              <w:rPr>
                <w:color w:val="000000"/>
              </w:rPr>
            </w:pPr>
            <w:r w:rsidRPr="001C00C2">
              <w:rPr>
                <w:rFonts w:hint="eastAsia"/>
                <w:color w:val="000000"/>
              </w:rPr>
              <w:t>（限</w:t>
            </w:r>
            <w:r w:rsidRPr="001C00C2">
              <w:rPr>
                <w:color w:val="000000"/>
              </w:rPr>
              <w:t>1500</w:t>
            </w:r>
            <w:r w:rsidRPr="001C00C2">
              <w:rPr>
                <w:rFonts w:hint="eastAsia"/>
                <w:color w:val="000000"/>
              </w:rPr>
              <w:t>字内）</w:t>
            </w:r>
          </w:p>
        </w:tc>
      </w:tr>
      <w:tr w:rsidR="00C37E05" w:rsidRPr="001C00C2" w:rsidTr="005423CC">
        <w:trPr>
          <w:trHeight w:val="11654"/>
          <w:jc w:val="center"/>
        </w:trPr>
        <w:tc>
          <w:tcPr>
            <w:tcW w:w="9345" w:type="dxa"/>
            <w:tcBorders>
              <w:top w:val="single" w:sz="8" w:space="0" w:color="auto"/>
            </w:tcBorders>
          </w:tcPr>
          <w:p w:rsidR="00C37E05" w:rsidRPr="001C00C2" w:rsidRDefault="00C37E05" w:rsidP="00011093">
            <w:pPr>
              <w:jc w:val="left"/>
              <w:rPr>
                <w:color w:val="000000"/>
              </w:rPr>
            </w:pPr>
          </w:p>
          <w:p w:rsidR="00C37E05" w:rsidRPr="001C00C2" w:rsidRDefault="00C37E05" w:rsidP="00011093">
            <w:pPr>
              <w:jc w:val="left"/>
              <w:rPr>
                <w:color w:val="000000"/>
              </w:rPr>
            </w:pPr>
          </w:p>
          <w:p w:rsidR="00C37E05" w:rsidRPr="001C00C2" w:rsidRDefault="00C37E05" w:rsidP="00011093">
            <w:pPr>
              <w:jc w:val="left"/>
              <w:rPr>
                <w:color w:val="000000"/>
              </w:rPr>
            </w:pPr>
          </w:p>
        </w:tc>
      </w:tr>
    </w:tbl>
    <w:p w:rsidR="00C37E05" w:rsidRPr="00B40272" w:rsidRDefault="00C37E05" w:rsidP="005423CC">
      <w:pPr>
        <w:jc w:val="center"/>
        <w:rPr>
          <w:rFonts w:eastAsia="仿宋_GB2312"/>
          <w:b/>
          <w:color w:val="000000"/>
          <w:sz w:val="24"/>
        </w:rPr>
      </w:pPr>
      <w:r w:rsidRPr="00B40272">
        <w:rPr>
          <w:rFonts w:eastAsia="仿宋_GB2312"/>
          <w:b/>
          <w:color w:val="000000"/>
          <w:sz w:val="24"/>
        </w:rPr>
        <w:t>——</w:t>
      </w:r>
      <w:r w:rsidRPr="00B40272">
        <w:rPr>
          <w:rFonts w:eastAsia="仿宋_GB2312" w:hint="eastAsia"/>
          <w:b/>
          <w:color w:val="000000"/>
          <w:sz w:val="24"/>
        </w:rPr>
        <w:t>活页</w:t>
      </w:r>
      <w:r>
        <w:rPr>
          <w:rFonts w:eastAsia="仿宋_GB2312"/>
          <w:b/>
          <w:color w:val="000000"/>
          <w:sz w:val="24"/>
        </w:rPr>
        <w:t>2</w:t>
      </w:r>
      <w:r w:rsidRPr="00B40272">
        <w:rPr>
          <w:rFonts w:eastAsia="仿宋_GB2312"/>
          <w:b/>
          <w:color w:val="000000"/>
          <w:sz w:val="24"/>
        </w:rPr>
        <w:t>——</w:t>
      </w:r>
    </w:p>
    <w:p w:rsidR="00C37E05" w:rsidRPr="00B40272" w:rsidRDefault="00C37E05" w:rsidP="00D47C7D">
      <w:pPr>
        <w:ind w:firstLineChars="200" w:firstLine="602"/>
        <w:jc w:val="center"/>
        <w:rPr>
          <w:rFonts w:ascii="黑体" w:eastAsia="黑体" w:hAnsi="宋体"/>
          <w:b/>
          <w:bCs/>
          <w:color w:val="000000"/>
          <w:sz w:val="30"/>
        </w:rPr>
      </w:pPr>
      <w:r w:rsidRPr="00B40272">
        <w:rPr>
          <w:rFonts w:ascii="黑体" w:eastAsia="黑体" w:hAnsi="宋体" w:hint="eastAsia"/>
          <w:b/>
          <w:bCs/>
          <w:color w:val="000000"/>
          <w:sz w:val="30"/>
        </w:rPr>
        <w:t>课题评审评分表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78"/>
        <w:gridCol w:w="764"/>
        <w:gridCol w:w="1616"/>
        <w:gridCol w:w="1701"/>
        <w:gridCol w:w="1701"/>
        <w:gridCol w:w="1582"/>
        <w:gridCol w:w="1369"/>
      </w:tblGrid>
      <w:tr w:rsidR="00C37E05" w:rsidRPr="001C00C2" w:rsidTr="00011093">
        <w:trPr>
          <w:cantSplit/>
          <w:trHeight w:val="462"/>
          <w:jc w:val="center"/>
        </w:trPr>
        <w:tc>
          <w:tcPr>
            <w:tcW w:w="578" w:type="dxa"/>
            <w:vMerge w:val="restart"/>
            <w:tcBorders>
              <w:top w:val="single" w:sz="12" w:space="0" w:color="auto"/>
            </w:tcBorders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评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审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内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容</w:t>
            </w:r>
          </w:p>
        </w:tc>
        <w:tc>
          <w:tcPr>
            <w:tcW w:w="764" w:type="dxa"/>
            <w:tcBorders>
              <w:top w:val="single" w:sz="12" w:space="0" w:color="auto"/>
            </w:tcBorders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权重</w:t>
            </w:r>
          </w:p>
        </w:tc>
        <w:tc>
          <w:tcPr>
            <w:tcW w:w="6600" w:type="dxa"/>
            <w:gridSpan w:val="4"/>
            <w:tcBorders>
              <w:top w:val="single" w:sz="12" w:space="0" w:color="auto"/>
            </w:tcBorders>
            <w:vAlign w:val="center"/>
          </w:tcPr>
          <w:p w:rsidR="00C37E05" w:rsidRPr="001C00C2" w:rsidRDefault="00C37E05" w:rsidP="00011093">
            <w:pPr>
              <w:ind w:firstLineChars="1100" w:firstLine="2640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评</w:t>
            </w:r>
            <w:r w:rsidRPr="001C00C2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1C00C2">
              <w:rPr>
                <w:rFonts w:ascii="宋体" w:hAnsi="宋体" w:hint="eastAsia"/>
                <w:color w:val="000000"/>
                <w:sz w:val="24"/>
              </w:rPr>
              <w:t>审</w:t>
            </w:r>
            <w:r w:rsidRPr="001C00C2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1C00C2">
              <w:rPr>
                <w:rFonts w:ascii="宋体" w:hAnsi="宋体" w:hint="eastAsia"/>
                <w:color w:val="000000"/>
                <w:sz w:val="24"/>
              </w:rPr>
              <w:t>标</w:t>
            </w:r>
            <w:r w:rsidRPr="001C00C2">
              <w:rPr>
                <w:rFonts w:ascii="宋体" w:hAnsi="宋体"/>
                <w:color w:val="000000"/>
                <w:sz w:val="24"/>
              </w:rPr>
              <w:t xml:space="preserve">  </w:t>
            </w:r>
            <w:r w:rsidRPr="001C00C2">
              <w:rPr>
                <w:rFonts w:ascii="宋体" w:hAnsi="宋体" w:hint="eastAsia"/>
                <w:color w:val="000000"/>
                <w:sz w:val="24"/>
              </w:rPr>
              <w:t>准</w:t>
            </w:r>
          </w:p>
        </w:tc>
        <w:tc>
          <w:tcPr>
            <w:tcW w:w="1369" w:type="dxa"/>
            <w:tcBorders>
              <w:top w:val="single" w:sz="12" w:space="0" w:color="auto"/>
            </w:tcBorders>
            <w:vAlign w:val="center"/>
          </w:tcPr>
          <w:p w:rsidR="00C37E05" w:rsidRPr="001C00C2" w:rsidRDefault="00C37E05" w:rsidP="00011093">
            <w:pPr>
              <w:ind w:firstLineChars="100" w:firstLine="240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得</w:t>
            </w:r>
            <w:r w:rsidRPr="001C00C2">
              <w:rPr>
                <w:rFonts w:ascii="宋体" w:hAnsi="宋体"/>
                <w:color w:val="000000"/>
                <w:sz w:val="24"/>
              </w:rPr>
              <w:t xml:space="preserve">  </w:t>
            </w:r>
            <w:r w:rsidRPr="001C00C2">
              <w:rPr>
                <w:rFonts w:ascii="宋体" w:hAnsi="宋体" w:hint="eastAsia"/>
                <w:color w:val="000000"/>
                <w:sz w:val="24"/>
              </w:rPr>
              <w:t>分</w:t>
            </w:r>
          </w:p>
          <w:p w:rsidR="00C37E05" w:rsidRPr="001C00C2" w:rsidRDefault="00C37E05" w:rsidP="00011093">
            <w:pPr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（百分制）</w:t>
            </w:r>
          </w:p>
        </w:tc>
      </w:tr>
      <w:tr w:rsidR="00C37E05" w:rsidRPr="001C00C2" w:rsidTr="00011093">
        <w:trPr>
          <w:cantSplit/>
          <w:trHeight w:val="765"/>
          <w:jc w:val="center"/>
        </w:trPr>
        <w:tc>
          <w:tcPr>
            <w:tcW w:w="578" w:type="dxa"/>
            <w:vMerge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764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1C00C2">
              <w:rPr>
                <w:rFonts w:ascii="宋体" w:hAnsi="宋体"/>
                <w:color w:val="000000"/>
                <w:sz w:val="24"/>
              </w:rPr>
              <w:t>1</w:t>
            </w:r>
          </w:p>
        </w:tc>
        <w:tc>
          <w:tcPr>
            <w:tcW w:w="1616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/>
                <w:color w:val="000000"/>
                <w:sz w:val="24"/>
              </w:rPr>
              <w:t>A</w:t>
            </w:r>
            <w:r w:rsidRPr="001C00C2">
              <w:rPr>
                <w:rFonts w:ascii="宋体" w:hAnsi="宋体" w:hint="eastAsia"/>
                <w:color w:val="000000"/>
                <w:sz w:val="24"/>
              </w:rPr>
              <w:t>级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（</w:t>
            </w:r>
            <w:r w:rsidRPr="001C00C2">
              <w:rPr>
                <w:rFonts w:ascii="宋体" w:hAnsi="宋体"/>
                <w:color w:val="000000"/>
                <w:sz w:val="24"/>
              </w:rPr>
              <w:t>80-100</w:t>
            </w:r>
            <w:r w:rsidRPr="001C00C2">
              <w:rPr>
                <w:rFonts w:ascii="宋体" w:hAnsi="宋体" w:hint="eastAsia"/>
                <w:color w:val="000000"/>
                <w:sz w:val="24"/>
              </w:rPr>
              <w:t>分）</w:t>
            </w:r>
          </w:p>
        </w:tc>
        <w:tc>
          <w:tcPr>
            <w:tcW w:w="1701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/>
                <w:color w:val="000000"/>
                <w:sz w:val="24"/>
              </w:rPr>
              <w:t>B</w:t>
            </w:r>
            <w:r w:rsidRPr="001C00C2">
              <w:rPr>
                <w:rFonts w:ascii="宋体" w:hAnsi="宋体" w:hint="eastAsia"/>
                <w:color w:val="000000"/>
                <w:sz w:val="24"/>
              </w:rPr>
              <w:t>级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（</w:t>
            </w:r>
            <w:r w:rsidRPr="001C00C2">
              <w:rPr>
                <w:rFonts w:ascii="宋体" w:hAnsi="宋体"/>
                <w:color w:val="000000"/>
                <w:sz w:val="24"/>
              </w:rPr>
              <w:t>60--80</w:t>
            </w:r>
            <w:r w:rsidRPr="001C00C2">
              <w:rPr>
                <w:rFonts w:ascii="宋体" w:hAnsi="宋体" w:hint="eastAsia"/>
                <w:color w:val="000000"/>
                <w:sz w:val="24"/>
              </w:rPr>
              <w:t>分）</w:t>
            </w:r>
          </w:p>
        </w:tc>
        <w:tc>
          <w:tcPr>
            <w:tcW w:w="1701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/>
                <w:color w:val="000000"/>
                <w:sz w:val="24"/>
              </w:rPr>
              <w:t>C</w:t>
            </w:r>
            <w:r w:rsidRPr="001C00C2">
              <w:rPr>
                <w:rFonts w:ascii="宋体" w:hAnsi="宋体" w:hint="eastAsia"/>
                <w:color w:val="000000"/>
                <w:sz w:val="24"/>
              </w:rPr>
              <w:t>级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（</w:t>
            </w:r>
            <w:r w:rsidRPr="001C00C2">
              <w:rPr>
                <w:rFonts w:ascii="宋体" w:hAnsi="宋体"/>
                <w:color w:val="000000"/>
                <w:sz w:val="24"/>
              </w:rPr>
              <w:t>40--60</w:t>
            </w:r>
            <w:r w:rsidRPr="001C00C2">
              <w:rPr>
                <w:rFonts w:ascii="宋体" w:hAnsi="宋体" w:hint="eastAsia"/>
                <w:color w:val="000000"/>
                <w:sz w:val="24"/>
              </w:rPr>
              <w:t>分）</w:t>
            </w:r>
          </w:p>
        </w:tc>
        <w:tc>
          <w:tcPr>
            <w:tcW w:w="1582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/>
                <w:color w:val="000000"/>
                <w:sz w:val="24"/>
              </w:rPr>
              <w:t>D</w:t>
            </w:r>
            <w:r w:rsidRPr="001C00C2">
              <w:rPr>
                <w:rFonts w:ascii="宋体" w:hAnsi="宋体" w:hint="eastAsia"/>
                <w:color w:val="000000"/>
                <w:sz w:val="24"/>
              </w:rPr>
              <w:t>级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（</w:t>
            </w:r>
            <w:r w:rsidRPr="001C00C2">
              <w:rPr>
                <w:rFonts w:ascii="宋体" w:hAnsi="宋体"/>
                <w:color w:val="000000"/>
                <w:sz w:val="24"/>
              </w:rPr>
              <w:t>0-40</w:t>
            </w:r>
            <w:r w:rsidRPr="001C00C2">
              <w:rPr>
                <w:rFonts w:ascii="宋体" w:hAnsi="宋体" w:hint="eastAsia"/>
                <w:color w:val="000000"/>
                <w:sz w:val="24"/>
              </w:rPr>
              <w:t>分）</w:t>
            </w:r>
          </w:p>
        </w:tc>
        <w:tc>
          <w:tcPr>
            <w:tcW w:w="1369" w:type="dxa"/>
          </w:tcPr>
          <w:p w:rsidR="00C37E05" w:rsidRPr="001C00C2" w:rsidRDefault="00C37E05" w:rsidP="00011093">
            <w:pPr>
              <w:rPr>
                <w:rFonts w:ascii="宋体"/>
                <w:color w:val="000000"/>
                <w:sz w:val="24"/>
              </w:rPr>
            </w:pPr>
          </w:p>
        </w:tc>
      </w:tr>
      <w:tr w:rsidR="00C37E05" w:rsidRPr="001C00C2" w:rsidTr="00011093">
        <w:trPr>
          <w:trHeight w:val="1894"/>
          <w:jc w:val="center"/>
        </w:trPr>
        <w:tc>
          <w:tcPr>
            <w:tcW w:w="578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选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题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意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义</w:t>
            </w:r>
          </w:p>
        </w:tc>
        <w:tc>
          <w:tcPr>
            <w:tcW w:w="764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1C00C2">
              <w:rPr>
                <w:rFonts w:ascii="宋体" w:hAnsi="宋体"/>
                <w:color w:val="000000"/>
                <w:sz w:val="24"/>
              </w:rPr>
              <w:t>0.2</w:t>
            </w:r>
          </w:p>
        </w:tc>
        <w:tc>
          <w:tcPr>
            <w:tcW w:w="1616" w:type="dxa"/>
            <w:vAlign w:val="center"/>
          </w:tcPr>
          <w:p w:rsidR="00C37E05" w:rsidRPr="001C00C2" w:rsidRDefault="00C37E05" w:rsidP="00011093">
            <w:pPr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有重要创新性或应用性。</w:t>
            </w:r>
          </w:p>
        </w:tc>
        <w:tc>
          <w:tcPr>
            <w:tcW w:w="1701" w:type="dxa"/>
            <w:vAlign w:val="center"/>
          </w:tcPr>
          <w:p w:rsidR="00C37E05" w:rsidRPr="001C00C2" w:rsidRDefault="00C37E05" w:rsidP="00011093">
            <w:pPr>
              <w:rPr>
                <w:rFonts w:ascii="宋体"/>
                <w:b/>
                <w:bCs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有比较重要的创新性或应用性。</w:t>
            </w:r>
          </w:p>
        </w:tc>
        <w:tc>
          <w:tcPr>
            <w:tcW w:w="1701" w:type="dxa"/>
            <w:vAlign w:val="center"/>
          </w:tcPr>
          <w:p w:rsidR="00C37E05" w:rsidRPr="001C00C2" w:rsidRDefault="00C37E05" w:rsidP="00011093">
            <w:pPr>
              <w:rPr>
                <w:rFonts w:ascii="宋体"/>
                <w:b/>
                <w:bCs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创新性或应用性一般。</w:t>
            </w:r>
          </w:p>
        </w:tc>
        <w:tc>
          <w:tcPr>
            <w:tcW w:w="1582" w:type="dxa"/>
            <w:vAlign w:val="center"/>
          </w:tcPr>
          <w:p w:rsidR="00C37E05" w:rsidRPr="001C00C2" w:rsidRDefault="00C37E05" w:rsidP="00011093">
            <w:pPr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基本属于重复性工作。</w:t>
            </w:r>
          </w:p>
        </w:tc>
        <w:tc>
          <w:tcPr>
            <w:tcW w:w="1369" w:type="dxa"/>
          </w:tcPr>
          <w:p w:rsidR="00C37E05" w:rsidRPr="001C00C2" w:rsidRDefault="00C37E05" w:rsidP="00011093">
            <w:pPr>
              <w:rPr>
                <w:rFonts w:ascii="宋体"/>
                <w:color w:val="000000"/>
                <w:sz w:val="24"/>
              </w:rPr>
            </w:pPr>
          </w:p>
        </w:tc>
      </w:tr>
      <w:tr w:rsidR="00C37E05" w:rsidRPr="001C00C2" w:rsidTr="00011093">
        <w:trPr>
          <w:trHeight w:val="1894"/>
          <w:jc w:val="center"/>
        </w:trPr>
        <w:tc>
          <w:tcPr>
            <w:tcW w:w="578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研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究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基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b/>
                <w:bCs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础</w:t>
            </w:r>
          </w:p>
        </w:tc>
        <w:tc>
          <w:tcPr>
            <w:tcW w:w="764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1C00C2">
              <w:rPr>
                <w:rFonts w:ascii="宋体" w:hAnsi="宋体"/>
                <w:color w:val="000000"/>
                <w:sz w:val="24"/>
              </w:rPr>
              <w:t>0.15</w:t>
            </w:r>
          </w:p>
        </w:tc>
        <w:tc>
          <w:tcPr>
            <w:tcW w:w="1616" w:type="dxa"/>
            <w:vAlign w:val="center"/>
          </w:tcPr>
          <w:p w:rsidR="00C37E05" w:rsidRPr="001C00C2" w:rsidRDefault="00C37E05" w:rsidP="00011093">
            <w:pPr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已有相关成果丰富，熟悉研究现状，所列参考文献具有代表性。</w:t>
            </w:r>
          </w:p>
        </w:tc>
        <w:tc>
          <w:tcPr>
            <w:tcW w:w="1701" w:type="dxa"/>
            <w:vAlign w:val="center"/>
          </w:tcPr>
          <w:p w:rsidR="00C37E05" w:rsidRPr="001C00C2" w:rsidRDefault="00C37E05" w:rsidP="00011093">
            <w:pPr>
              <w:rPr>
                <w:rFonts w:ascii="宋体"/>
                <w:b/>
                <w:bCs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已有比较丰富的相关成果丰富，比较熟悉研究现状，所列参考文献比较有代表性。</w:t>
            </w:r>
          </w:p>
        </w:tc>
        <w:tc>
          <w:tcPr>
            <w:tcW w:w="1701" w:type="dxa"/>
            <w:vAlign w:val="center"/>
          </w:tcPr>
          <w:p w:rsidR="00C37E05" w:rsidRPr="001C00C2" w:rsidRDefault="00C37E05" w:rsidP="00011093">
            <w:pPr>
              <w:rPr>
                <w:rFonts w:ascii="宋体"/>
                <w:b/>
                <w:bCs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已有一般相关成果，一般了解研究现状，所列参考文献有一定代表性。</w:t>
            </w:r>
          </w:p>
        </w:tc>
        <w:tc>
          <w:tcPr>
            <w:tcW w:w="1582" w:type="dxa"/>
            <w:vAlign w:val="center"/>
          </w:tcPr>
          <w:p w:rsidR="00C37E05" w:rsidRPr="001C00C2" w:rsidRDefault="00C37E05" w:rsidP="00011093">
            <w:pPr>
              <w:rPr>
                <w:rFonts w:ascii="宋体"/>
                <w:b/>
                <w:bCs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没有相关成果，不了解研究现状，所列参考文献没有代表性。</w:t>
            </w:r>
          </w:p>
        </w:tc>
        <w:tc>
          <w:tcPr>
            <w:tcW w:w="1369" w:type="dxa"/>
          </w:tcPr>
          <w:p w:rsidR="00C37E05" w:rsidRPr="001C00C2" w:rsidRDefault="00C37E05" w:rsidP="00011093">
            <w:pPr>
              <w:rPr>
                <w:rFonts w:ascii="宋体"/>
                <w:color w:val="000000"/>
                <w:sz w:val="24"/>
              </w:rPr>
            </w:pPr>
          </w:p>
        </w:tc>
      </w:tr>
      <w:tr w:rsidR="00C37E05" w:rsidRPr="001C00C2" w:rsidTr="00011093">
        <w:trPr>
          <w:trHeight w:val="1894"/>
          <w:jc w:val="center"/>
        </w:trPr>
        <w:tc>
          <w:tcPr>
            <w:tcW w:w="578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课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题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设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b/>
                <w:bCs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计</w:t>
            </w:r>
          </w:p>
        </w:tc>
        <w:tc>
          <w:tcPr>
            <w:tcW w:w="764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1C00C2">
              <w:rPr>
                <w:rFonts w:ascii="宋体" w:hAnsi="宋体"/>
                <w:color w:val="000000"/>
                <w:sz w:val="24"/>
              </w:rPr>
              <w:t>0.4</w:t>
            </w:r>
          </w:p>
        </w:tc>
        <w:tc>
          <w:tcPr>
            <w:tcW w:w="1616" w:type="dxa"/>
            <w:vAlign w:val="center"/>
          </w:tcPr>
          <w:p w:rsidR="00C37E05" w:rsidRPr="001C00C2" w:rsidRDefault="00C37E05" w:rsidP="00011093">
            <w:pPr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目标明确，内容充实，思路清晰。</w:t>
            </w:r>
          </w:p>
        </w:tc>
        <w:tc>
          <w:tcPr>
            <w:tcW w:w="1701" w:type="dxa"/>
            <w:vAlign w:val="center"/>
          </w:tcPr>
          <w:p w:rsidR="00C37E05" w:rsidRPr="001C00C2" w:rsidRDefault="00C37E05" w:rsidP="00011093">
            <w:pPr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目标比较明确，内容比较充实，思路比较清晰。</w:t>
            </w:r>
          </w:p>
        </w:tc>
        <w:tc>
          <w:tcPr>
            <w:tcW w:w="1701" w:type="dxa"/>
            <w:vAlign w:val="center"/>
          </w:tcPr>
          <w:p w:rsidR="00C37E05" w:rsidRPr="001C00C2" w:rsidRDefault="00C37E05" w:rsidP="00011093">
            <w:pPr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目标基本明确，内容基本充实，思路基本清晰。</w:t>
            </w:r>
          </w:p>
        </w:tc>
        <w:tc>
          <w:tcPr>
            <w:tcW w:w="1582" w:type="dxa"/>
            <w:vAlign w:val="center"/>
          </w:tcPr>
          <w:p w:rsidR="00C37E05" w:rsidRPr="001C00C2" w:rsidRDefault="00C37E05" w:rsidP="00011093">
            <w:pPr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目标不够明确，内容空泛，思路模糊。</w:t>
            </w:r>
          </w:p>
        </w:tc>
        <w:tc>
          <w:tcPr>
            <w:tcW w:w="1369" w:type="dxa"/>
          </w:tcPr>
          <w:p w:rsidR="00C37E05" w:rsidRPr="001C00C2" w:rsidRDefault="00C37E05" w:rsidP="00011093">
            <w:pPr>
              <w:rPr>
                <w:rFonts w:ascii="宋体"/>
                <w:color w:val="000000"/>
                <w:sz w:val="24"/>
              </w:rPr>
            </w:pPr>
          </w:p>
        </w:tc>
      </w:tr>
      <w:tr w:rsidR="00C37E05" w:rsidRPr="001C00C2" w:rsidTr="00D47C7D">
        <w:trPr>
          <w:trHeight w:val="1701"/>
          <w:jc w:val="center"/>
        </w:trPr>
        <w:tc>
          <w:tcPr>
            <w:tcW w:w="578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研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究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方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b/>
                <w:bCs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法</w:t>
            </w:r>
          </w:p>
        </w:tc>
        <w:tc>
          <w:tcPr>
            <w:tcW w:w="764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1C00C2">
              <w:rPr>
                <w:rFonts w:ascii="宋体" w:hAnsi="宋体"/>
                <w:color w:val="000000"/>
                <w:sz w:val="24"/>
              </w:rPr>
              <w:t>0.15</w:t>
            </w:r>
          </w:p>
        </w:tc>
        <w:tc>
          <w:tcPr>
            <w:tcW w:w="1616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方法适切</w:t>
            </w:r>
          </w:p>
        </w:tc>
        <w:tc>
          <w:tcPr>
            <w:tcW w:w="1701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方法比较适切</w:t>
            </w:r>
          </w:p>
        </w:tc>
        <w:tc>
          <w:tcPr>
            <w:tcW w:w="1701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方法基本适切</w:t>
            </w:r>
          </w:p>
        </w:tc>
        <w:tc>
          <w:tcPr>
            <w:tcW w:w="1582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方法不当</w:t>
            </w:r>
          </w:p>
        </w:tc>
        <w:tc>
          <w:tcPr>
            <w:tcW w:w="1369" w:type="dxa"/>
          </w:tcPr>
          <w:p w:rsidR="00C37E05" w:rsidRPr="001C00C2" w:rsidRDefault="00C37E05" w:rsidP="00011093">
            <w:pPr>
              <w:rPr>
                <w:rFonts w:ascii="宋体"/>
                <w:color w:val="000000"/>
                <w:sz w:val="24"/>
              </w:rPr>
            </w:pPr>
          </w:p>
        </w:tc>
      </w:tr>
      <w:tr w:rsidR="00C37E05" w:rsidRPr="001C00C2" w:rsidTr="00D47C7D">
        <w:trPr>
          <w:trHeight w:val="1683"/>
          <w:jc w:val="center"/>
        </w:trPr>
        <w:tc>
          <w:tcPr>
            <w:tcW w:w="578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研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究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条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b/>
                <w:bCs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件</w:t>
            </w:r>
          </w:p>
        </w:tc>
        <w:tc>
          <w:tcPr>
            <w:tcW w:w="764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1C00C2">
              <w:rPr>
                <w:rFonts w:ascii="宋体" w:hAnsi="宋体"/>
                <w:color w:val="000000"/>
                <w:sz w:val="24"/>
              </w:rPr>
              <w:t>0.1</w:t>
            </w:r>
          </w:p>
        </w:tc>
        <w:tc>
          <w:tcPr>
            <w:tcW w:w="1616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完全具备</w:t>
            </w:r>
          </w:p>
        </w:tc>
        <w:tc>
          <w:tcPr>
            <w:tcW w:w="1701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比较具备</w:t>
            </w:r>
          </w:p>
        </w:tc>
        <w:tc>
          <w:tcPr>
            <w:tcW w:w="1701" w:type="dxa"/>
            <w:vAlign w:val="center"/>
          </w:tcPr>
          <w:p w:rsidR="00C37E05" w:rsidRPr="001C00C2" w:rsidRDefault="00C37E05" w:rsidP="00011093">
            <w:pPr>
              <w:ind w:firstLineChars="100" w:firstLine="240"/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一般条件</w:t>
            </w:r>
          </w:p>
        </w:tc>
        <w:tc>
          <w:tcPr>
            <w:tcW w:w="1582" w:type="dxa"/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不具备</w:t>
            </w:r>
          </w:p>
        </w:tc>
        <w:tc>
          <w:tcPr>
            <w:tcW w:w="1369" w:type="dxa"/>
          </w:tcPr>
          <w:p w:rsidR="00C37E05" w:rsidRPr="001C00C2" w:rsidRDefault="00C37E05" w:rsidP="00011093">
            <w:pPr>
              <w:rPr>
                <w:rFonts w:ascii="宋体"/>
                <w:color w:val="000000"/>
                <w:sz w:val="24"/>
              </w:rPr>
            </w:pPr>
          </w:p>
        </w:tc>
      </w:tr>
      <w:tr w:rsidR="00C37E05" w:rsidRPr="001C00C2" w:rsidTr="00D47C7D">
        <w:trPr>
          <w:trHeight w:val="862"/>
          <w:jc w:val="center"/>
        </w:trPr>
        <w:tc>
          <w:tcPr>
            <w:tcW w:w="578" w:type="dxa"/>
            <w:tcBorders>
              <w:bottom w:val="single" w:sz="12" w:space="0" w:color="auto"/>
            </w:tcBorders>
            <w:vAlign w:val="center"/>
          </w:tcPr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总</w:t>
            </w:r>
          </w:p>
          <w:p w:rsidR="00C37E05" w:rsidRPr="001C00C2" w:rsidRDefault="00C37E05" w:rsidP="00011093">
            <w:pPr>
              <w:jc w:val="center"/>
              <w:rPr>
                <w:rFonts w:ascii="宋体"/>
                <w:color w:val="000000"/>
                <w:sz w:val="24"/>
              </w:rPr>
            </w:pPr>
            <w:r w:rsidRPr="001C00C2">
              <w:rPr>
                <w:rFonts w:ascii="宋体" w:hAnsi="宋体" w:hint="eastAsia"/>
                <w:color w:val="000000"/>
                <w:sz w:val="24"/>
              </w:rPr>
              <w:t>计</w:t>
            </w:r>
          </w:p>
        </w:tc>
        <w:tc>
          <w:tcPr>
            <w:tcW w:w="764" w:type="dxa"/>
            <w:tcBorders>
              <w:bottom w:val="single" w:sz="12" w:space="0" w:color="auto"/>
            </w:tcBorders>
          </w:tcPr>
          <w:p w:rsidR="00C37E05" w:rsidRPr="001C00C2" w:rsidRDefault="00C37E05" w:rsidP="00011093">
            <w:pPr>
              <w:ind w:firstLineChars="100" w:firstLine="240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616" w:type="dxa"/>
            <w:tcBorders>
              <w:bottom w:val="single" w:sz="12" w:space="0" w:color="auto"/>
            </w:tcBorders>
          </w:tcPr>
          <w:p w:rsidR="00C37E05" w:rsidRPr="001C00C2" w:rsidRDefault="00C37E05" w:rsidP="00011093">
            <w:pPr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C37E05" w:rsidRPr="001C00C2" w:rsidRDefault="00C37E05" w:rsidP="00011093">
            <w:pPr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C37E05" w:rsidRPr="001C00C2" w:rsidRDefault="00C37E05" w:rsidP="00011093">
            <w:pPr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582" w:type="dxa"/>
            <w:tcBorders>
              <w:bottom w:val="single" w:sz="12" w:space="0" w:color="auto"/>
            </w:tcBorders>
          </w:tcPr>
          <w:p w:rsidR="00C37E05" w:rsidRPr="001C00C2" w:rsidRDefault="00C37E05" w:rsidP="00011093">
            <w:pPr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369" w:type="dxa"/>
            <w:tcBorders>
              <w:bottom w:val="single" w:sz="12" w:space="0" w:color="auto"/>
            </w:tcBorders>
          </w:tcPr>
          <w:p w:rsidR="00C37E05" w:rsidRPr="001C00C2" w:rsidRDefault="00C37E05" w:rsidP="00011093">
            <w:pPr>
              <w:rPr>
                <w:rFonts w:ascii="宋体"/>
                <w:color w:val="000000"/>
                <w:sz w:val="24"/>
              </w:rPr>
            </w:pPr>
          </w:p>
        </w:tc>
      </w:tr>
    </w:tbl>
    <w:p w:rsidR="00C37E05" w:rsidRDefault="00C37E05" w:rsidP="00AE5187">
      <w:pPr>
        <w:rPr>
          <w:rFonts w:ascii="宋体"/>
          <w:color w:val="000000"/>
          <w:sz w:val="28"/>
          <w:szCs w:val="28"/>
        </w:rPr>
      </w:pPr>
      <w:r w:rsidRPr="00E3094D">
        <w:rPr>
          <w:rFonts w:ascii="宋体" w:hAnsi="宋体" w:hint="eastAsia"/>
          <w:color w:val="000000"/>
          <w:sz w:val="28"/>
          <w:szCs w:val="28"/>
        </w:rPr>
        <w:t>总成绩由</w:t>
      </w:r>
      <w:r>
        <w:rPr>
          <w:rFonts w:ascii="宋体" w:hAnsi="宋体" w:hint="eastAsia"/>
          <w:color w:val="000000"/>
          <w:sz w:val="28"/>
          <w:szCs w:val="28"/>
        </w:rPr>
        <w:t>国家开放</w:t>
      </w:r>
      <w:r w:rsidRPr="00B40272">
        <w:rPr>
          <w:rFonts w:ascii="宋体" w:hAnsi="宋体" w:hint="eastAsia"/>
          <w:color w:val="000000"/>
          <w:sz w:val="28"/>
          <w:szCs w:val="28"/>
        </w:rPr>
        <w:t>大学科研</w:t>
      </w:r>
      <w:r>
        <w:rPr>
          <w:rFonts w:ascii="宋体" w:hAnsi="宋体" w:hint="eastAsia"/>
          <w:color w:val="000000"/>
          <w:sz w:val="28"/>
          <w:szCs w:val="28"/>
        </w:rPr>
        <w:t>管理</w:t>
      </w:r>
      <w:r w:rsidRPr="00B40272">
        <w:rPr>
          <w:rFonts w:ascii="宋体" w:hAnsi="宋体" w:hint="eastAsia"/>
          <w:color w:val="000000"/>
          <w:sz w:val="28"/>
          <w:szCs w:val="28"/>
        </w:rPr>
        <w:t>处</w:t>
      </w:r>
      <w:r>
        <w:rPr>
          <w:rFonts w:ascii="宋体" w:hAnsi="宋体" w:hint="eastAsia"/>
          <w:color w:val="000000"/>
          <w:sz w:val="28"/>
          <w:szCs w:val="28"/>
        </w:rPr>
        <w:t>统计</w:t>
      </w:r>
    </w:p>
    <w:p w:rsidR="00C37E05" w:rsidRPr="00D47C7D" w:rsidRDefault="00C37E05" w:rsidP="005763AD">
      <w:pPr>
        <w:ind w:firstLineChars="900" w:firstLine="2168"/>
        <w:rPr>
          <w:rFonts w:ascii="宋体"/>
          <w:color w:val="000000"/>
          <w:sz w:val="28"/>
          <w:szCs w:val="28"/>
        </w:rPr>
      </w:pPr>
      <w:r w:rsidRPr="00B40272">
        <w:rPr>
          <w:rFonts w:eastAsia="仿宋_GB2312"/>
          <w:b/>
          <w:color w:val="000000"/>
          <w:sz w:val="24"/>
        </w:rPr>
        <w:t>——</w:t>
      </w:r>
      <w:r w:rsidRPr="00B40272">
        <w:rPr>
          <w:rFonts w:eastAsia="仿宋_GB2312" w:hint="eastAsia"/>
          <w:b/>
          <w:color w:val="000000"/>
          <w:sz w:val="24"/>
        </w:rPr>
        <w:t>活页</w:t>
      </w:r>
      <w:r>
        <w:rPr>
          <w:rFonts w:eastAsia="仿宋_GB2312"/>
          <w:b/>
          <w:color w:val="000000"/>
          <w:sz w:val="24"/>
        </w:rPr>
        <w:t>3</w:t>
      </w:r>
      <w:r w:rsidRPr="00B40272">
        <w:rPr>
          <w:rFonts w:eastAsia="仿宋_GB2312"/>
          <w:b/>
          <w:color w:val="000000"/>
          <w:sz w:val="24"/>
        </w:rPr>
        <w:t>——</w:t>
      </w:r>
    </w:p>
    <w:p w:rsidR="00C37E05" w:rsidRDefault="00C37E05" w:rsidP="00F73F9D">
      <w:pPr>
        <w:widowControl/>
        <w:spacing w:line="540" w:lineRule="exact"/>
        <w:jc w:val="left"/>
        <w:rPr>
          <w:rFonts w:ascii="Times New Roman" w:eastAsia="仿宋_GB2312" w:hAnsi="Times New Roman"/>
          <w:kern w:val="0"/>
          <w:sz w:val="30"/>
          <w:szCs w:val="30"/>
        </w:rPr>
        <w:sectPr w:rsidR="00C37E05" w:rsidSect="0006414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680" w:right="2880" w:bottom="1440" w:left="2880" w:header="851" w:footer="992" w:gutter="0"/>
          <w:cols w:space="425"/>
          <w:titlePg/>
          <w:docGrid w:type="lines" w:linePitch="312"/>
        </w:sectPr>
      </w:pPr>
    </w:p>
    <w:p w:rsidR="00C37E05" w:rsidRPr="00824E34" w:rsidRDefault="00C37E05" w:rsidP="00824E34">
      <w:pPr>
        <w:widowControl/>
        <w:spacing w:line="540" w:lineRule="exact"/>
        <w:jc w:val="left"/>
        <w:rPr>
          <w:rFonts w:ascii="Times New Roman" w:eastAsia="仿宋_GB2312" w:hAnsi="Times New Roman"/>
          <w:kern w:val="0"/>
          <w:sz w:val="30"/>
          <w:szCs w:val="30"/>
        </w:rPr>
      </w:pPr>
      <w:r>
        <w:rPr>
          <w:rFonts w:ascii="Times New Roman" w:eastAsia="仿宋_GB2312" w:hAnsi="Times New Roman" w:hint="eastAsia"/>
          <w:kern w:val="0"/>
          <w:sz w:val="30"/>
          <w:szCs w:val="30"/>
        </w:rPr>
        <w:t>附件</w:t>
      </w:r>
      <w:r>
        <w:rPr>
          <w:rFonts w:ascii="Times New Roman" w:eastAsia="仿宋_GB2312" w:hAnsi="Times New Roman"/>
          <w:kern w:val="0"/>
          <w:sz w:val="30"/>
          <w:szCs w:val="30"/>
        </w:rPr>
        <w:t>4</w:t>
      </w:r>
      <w:r>
        <w:rPr>
          <w:rFonts w:ascii="Times New Roman" w:eastAsia="仿宋_GB2312" w:hAnsi="Times New Roman" w:hint="eastAsia"/>
          <w:kern w:val="0"/>
          <w:sz w:val="30"/>
          <w:szCs w:val="30"/>
        </w:rPr>
        <w:t>：</w:t>
      </w:r>
    </w:p>
    <w:p w:rsidR="00C37E05" w:rsidRPr="002E7FED" w:rsidRDefault="00C37E05" w:rsidP="00A64439">
      <w:pPr>
        <w:widowControl/>
        <w:adjustRightInd w:val="0"/>
        <w:snapToGrid w:val="0"/>
        <w:spacing w:line="520" w:lineRule="exact"/>
        <w:jc w:val="center"/>
        <w:rPr>
          <w:rFonts w:ascii="Times New Roman" w:eastAsia="仿宋_GB2312" w:hAnsi="Times New Roman"/>
          <w:b/>
          <w:kern w:val="0"/>
          <w:sz w:val="30"/>
          <w:szCs w:val="30"/>
        </w:rPr>
      </w:pPr>
      <w:r w:rsidRPr="002E7FED">
        <w:rPr>
          <w:rFonts w:ascii="Times New Roman" w:eastAsia="仿宋_GB2312" w:hAnsi="Times New Roman" w:hint="eastAsia"/>
          <w:b/>
          <w:kern w:val="0"/>
          <w:sz w:val="30"/>
          <w:szCs w:val="30"/>
        </w:rPr>
        <w:t>国家开放大学</w:t>
      </w:r>
      <w:r w:rsidRPr="002E7FED">
        <w:rPr>
          <w:rFonts w:ascii="Times New Roman" w:eastAsia="仿宋_GB2312" w:hAnsi="Times New Roman"/>
          <w:b/>
          <w:kern w:val="0"/>
          <w:sz w:val="30"/>
          <w:szCs w:val="30"/>
        </w:rPr>
        <w:t>2016</w:t>
      </w:r>
      <w:r w:rsidRPr="002E7FED">
        <w:rPr>
          <w:rFonts w:ascii="Times New Roman" w:eastAsia="仿宋_GB2312" w:hAnsi="Times New Roman" w:hint="eastAsia"/>
          <w:b/>
          <w:kern w:val="0"/>
          <w:sz w:val="30"/>
          <w:szCs w:val="30"/>
        </w:rPr>
        <w:t>年度科研课题</w:t>
      </w:r>
      <w:r>
        <w:rPr>
          <w:rFonts w:ascii="Times New Roman" w:eastAsia="仿宋_GB2312" w:hAnsi="Times New Roman" w:hint="eastAsia"/>
          <w:b/>
          <w:kern w:val="0"/>
          <w:sz w:val="30"/>
          <w:szCs w:val="30"/>
        </w:rPr>
        <w:t>申报</w:t>
      </w:r>
      <w:r w:rsidRPr="002E7FED">
        <w:rPr>
          <w:rFonts w:ascii="Times New Roman" w:eastAsia="仿宋_GB2312" w:hAnsi="Times New Roman" w:hint="eastAsia"/>
          <w:b/>
          <w:kern w:val="0"/>
          <w:sz w:val="30"/>
          <w:szCs w:val="30"/>
        </w:rPr>
        <w:t>汇总表</w:t>
      </w:r>
    </w:p>
    <w:p w:rsidR="00C37E05" w:rsidRPr="00B145D1" w:rsidRDefault="00C37E05" w:rsidP="00A64439">
      <w:pPr>
        <w:rPr>
          <w:rFonts w:eastAsia="仿宋_GB2312"/>
          <w:sz w:val="24"/>
        </w:rPr>
      </w:pPr>
      <w:r w:rsidRPr="00440D24">
        <w:rPr>
          <w:rFonts w:eastAsia="仿宋_GB2312" w:hint="eastAsia"/>
          <w:sz w:val="28"/>
          <w:szCs w:val="28"/>
        </w:rPr>
        <w:t>推荐单位</w:t>
      </w:r>
      <w:r w:rsidRPr="00440D24">
        <w:rPr>
          <w:rFonts w:eastAsia="仿宋_GB2312"/>
          <w:sz w:val="28"/>
          <w:szCs w:val="28"/>
        </w:rPr>
        <w:t>(</w:t>
      </w:r>
      <w:r w:rsidRPr="00440D24">
        <w:rPr>
          <w:rFonts w:eastAsia="仿宋_GB2312" w:hint="eastAsia"/>
          <w:sz w:val="28"/>
          <w:szCs w:val="28"/>
        </w:rPr>
        <w:t>盖章</w:t>
      </w:r>
      <w:r w:rsidRPr="00440D24">
        <w:rPr>
          <w:rFonts w:eastAsia="仿宋_GB2312"/>
          <w:sz w:val="28"/>
          <w:szCs w:val="28"/>
        </w:rPr>
        <w:t>)</w:t>
      </w:r>
      <w:r w:rsidRPr="00440D24">
        <w:rPr>
          <w:rFonts w:eastAsia="仿宋_GB2312" w:hint="eastAsia"/>
          <w:sz w:val="28"/>
          <w:szCs w:val="28"/>
        </w:rPr>
        <w:t>：</w:t>
      </w:r>
      <w:r w:rsidRPr="00440D24">
        <w:rPr>
          <w:rFonts w:eastAsia="仿宋_GB2312"/>
          <w:sz w:val="28"/>
          <w:szCs w:val="28"/>
        </w:rPr>
        <w:t xml:space="preserve">     </w:t>
      </w:r>
      <w:r w:rsidRPr="00B145D1">
        <w:rPr>
          <w:rFonts w:eastAsia="仿宋_GB2312"/>
          <w:sz w:val="24"/>
        </w:rPr>
        <w:t xml:space="preserve">                                                    </w:t>
      </w:r>
      <w:r w:rsidRPr="00440D24">
        <w:rPr>
          <w:rFonts w:eastAsia="仿宋_GB2312"/>
          <w:sz w:val="28"/>
          <w:szCs w:val="28"/>
        </w:rPr>
        <w:t xml:space="preserve">   </w:t>
      </w:r>
      <w:r w:rsidRPr="00440D24">
        <w:rPr>
          <w:rFonts w:eastAsia="仿宋_GB2312" w:hint="eastAsia"/>
          <w:sz w:val="28"/>
          <w:szCs w:val="28"/>
        </w:rPr>
        <w:t>填报日期：</w:t>
      </w:r>
      <w:r w:rsidRPr="00440D24">
        <w:rPr>
          <w:rFonts w:eastAsia="仿宋_GB2312"/>
          <w:sz w:val="28"/>
          <w:szCs w:val="28"/>
        </w:rPr>
        <w:t xml:space="preserve">    </w:t>
      </w:r>
      <w:r w:rsidRPr="00440D24">
        <w:rPr>
          <w:rFonts w:eastAsia="仿宋_GB2312" w:hint="eastAsia"/>
          <w:sz w:val="28"/>
          <w:szCs w:val="28"/>
        </w:rPr>
        <w:t>年</w:t>
      </w:r>
      <w:r w:rsidRPr="00440D24">
        <w:rPr>
          <w:rFonts w:eastAsia="仿宋_GB2312"/>
          <w:sz w:val="28"/>
          <w:szCs w:val="28"/>
        </w:rPr>
        <w:t xml:space="preserve">    </w:t>
      </w:r>
      <w:r w:rsidRPr="00440D24">
        <w:rPr>
          <w:rFonts w:eastAsia="仿宋_GB2312" w:hint="eastAsia"/>
          <w:sz w:val="28"/>
          <w:szCs w:val="28"/>
        </w:rPr>
        <w:t>月</w:t>
      </w:r>
      <w:r w:rsidRPr="00440D24">
        <w:rPr>
          <w:rFonts w:eastAsia="仿宋_GB2312"/>
          <w:sz w:val="28"/>
          <w:szCs w:val="28"/>
        </w:rPr>
        <w:t xml:space="preserve">   </w:t>
      </w:r>
      <w:r w:rsidRPr="00440D24">
        <w:rPr>
          <w:rFonts w:eastAsia="仿宋_GB2312" w:hint="eastAsia"/>
          <w:sz w:val="28"/>
          <w:szCs w:val="28"/>
        </w:rPr>
        <w:t>日</w:t>
      </w:r>
      <w:r w:rsidRPr="00440D24">
        <w:rPr>
          <w:rFonts w:eastAsia="仿宋_GB2312"/>
          <w:sz w:val="28"/>
          <w:szCs w:val="28"/>
        </w:rPr>
        <w:t xml:space="preserve"> </w:t>
      </w:r>
      <w:r w:rsidRPr="00B145D1">
        <w:rPr>
          <w:rFonts w:eastAsia="仿宋_GB2312"/>
          <w:sz w:val="24"/>
        </w:rPr>
        <w:t xml:space="preserve">    </w:t>
      </w:r>
    </w:p>
    <w:tbl>
      <w:tblPr>
        <w:tblW w:w="14672" w:type="dxa"/>
        <w:jc w:val="center"/>
        <w:tblInd w:w="-3333" w:type="dxa"/>
        <w:tblLook w:val="00A0"/>
      </w:tblPr>
      <w:tblGrid>
        <w:gridCol w:w="851"/>
        <w:gridCol w:w="1418"/>
        <w:gridCol w:w="3118"/>
        <w:gridCol w:w="1559"/>
        <w:gridCol w:w="1560"/>
        <w:gridCol w:w="1559"/>
        <w:gridCol w:w="1559"/>
        <w:gridCol w:w="1418"/>
        <w:gridCol w:w="1630"/>
      </w:tblGrid>
      <w:tr w:rsidR="00C37E05" w:rsidRPr="001C00C2" w:rsidTr="00824E34">
        <w:trPr>
          <w:trHeight w:val="62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1C00C2">
              <w:rPr>
                <w:rFonts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1C00C2">
              <w:rPr>
                <w:rFonts w:hint="eastAsia"/>
                <w:b/>
                <w:bCs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1C00C2">
              <w:rPr>
                <w:rFonts w:hint="eastAsia"/>
                <w:b/>
                <w:bCs/>
                <w:kern w:val="0"/>
                <w:sz w:val="20"/>
                <w:szCs w:val="20"/>
              </w:rPr>
              <w:t>课题名称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1C00C2">
              <w:rPr>
                <w:rFonts w:hint="eastAsia"/>
                <w:b/>
                <w:bCs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1C00C2">
              <w:rPr>
                <w:rFonts w:hint="eastAsia"/>
                <w:b/>
                <w:bCs/>
                <w:kern w:val="0"/>
                <w:sz w:val="20"/>
                <w:szCs w:val="20"/>
              </w:rPr>
              <w:t>学科分类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1C00C2">
              <w:rPr>
                <w:rFonts w:hint="eastAsia"/>
                <w:b/>
                <w:bCs/>
                <w:kern w:val="0"/>
                <w:sz w:val="20"/>
                <w:szCs w:val="20"/>
              </w:rPr>
              <w:t>课题类别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2E7FED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1C00C2">
              <w:rPr>
                <w:rFonts w:hint="eastAsia"/>
                <w:b/>
                <w:bCs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1C00C2">
              <w:rPr>
                <w:rFonts w:hint="eastAsia"/>
                <w:b/>
                <w:bCs/>
                <w:kern w:val="0"/>
                <w:sz w:val="20"/>
                <w:szCs w:val="20"/>
              </w:rPr>
              <w:t>联系方式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1C00C2">
              <w:rPr>
                <w:rFonts w:hint="eastAsia"/>
                <w:b/>
                <w:bCs/>
                <w:kern w:val="0"/>
                <w:sz w:val="20"/>
                <w:szCs w:val="20"/>
              </w:rPr>
              <w:t>电子邮箱</w:t>
            </w:r>
          </w:p>
        </w:tc>
      </w:tr>
      <w:tr w:rsidR="00C37E05" w:rsidRPr="001C00C2" w:rsidTr="00B52462">
        <w:trPr>
          <w:trHeight w:val="73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1C00C2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2E7FE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37E05" w:rsidRPr="001C00C2" w:rsidTr="00B52462">
        <w:trPr>
          <w:trHeight w:val="73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1C00C2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2E7FE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37E05" w:rsidRPr="001C00C2" w:rsidTr="00B52462">
        <w:trPr>
          <w:trHeight w:val="73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1C00C2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2E7FE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37E05" w:rsidRPr="001C00C2" w:rsidTr="00B52462">
        <w:trPr>
          <w:trHeight w:val="73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1C00C2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2E7FE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37E05" w:rsidRPr="001C00C2" w:rsidTr="00B52462">
        <w:trPr>
          <w:trHeight w:val="73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1C00C2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2E7FE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37E05" w:rsidRPr="001C00C2" w:rsidTr="00824E34">
        <w:trPr>
          <w:trHeight w:val="737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1C00C2">
              <w:rPr>
                <w:kern w:val="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2E7FE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37E05" w:rsidRPr="001C00C2" w:rsidTr="00824E34">
        <w:trPr>
          <w:trHeight w:val="73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1C00C2">
              <w:rPr>
                <w:kern w:val="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2E7FE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37E05" w:rsidRPr="001C00C2" w:rsidTr="00824E34">
        <w:trPr>
          <w:trHeight w:val="73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1C00C2">
              <w:rPr>
                <w:kern w:val="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2E7FE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E05" w:rsidRPr="001C00C2" w:rsidRDefault="00C37E05" w:rsidP="0001109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 w:rsidR="00C37E05" w:rsidRPr="00AC032F" w:rsidRDefault="00C37E05" w:rsidP="00AC032F">
      <w:pPr>
        <w:ind w:firstLineChars="50" w:firstLine="120"/>
        <w:rPr>
          <w:rFonts w:eastAsia="仿宋_GB2312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>此表格可根据本单位申报情况自行增减。</w:t>
      </w:r>
    </w:p>
    <w:sectPr w:rsidR="00C37E05" w:rsidRPr="00AC032F" w:rsidSect="002E7FED">
      <w:pgSz w:w="16838" w:h="11906" w:orient="landscape"/>
      <w:pgMar w:top="1588" w:right="1588" w:bottom="1588" w:left="181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E05" w:rsidRDefault="00C37E05" w:rsidP="00793A47">
      <w:r>
        <w:separator/>
      </w:r>
    </w:p>
  </w:endnote>
  <w:endnote w:type="continuationSeparator" w:id="0">
    <w:p w:rsidR="00C37E05" w:rsidRDefault="00C37E05" w:rsidP="00793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E05" w:rsidRDefault="00C37E0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E05" w:rsidRDefault="00C37E0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E05" w:rsidRDefault="00C37E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E05" w:rsidRDefault="00C37E05" w:rsidP="00793A47">
      <w:r>
        <w:separator/>
      </w:r>
    </w:p>
  </w:footnote>
  <w:footnote w:type="continuationSeparator" w:id="0">
    <w:p w:rsidR="00C37E05" w:rsidRDefault="00C37E05" w:rsidP="00793A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E05" w:rsidRDefault="00C37E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E05" w:rsidRDefault="00C37E05" w:rsidP="002D6781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E05" w:rsidRDefault="00C37E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4BD5"/>
    <w:multiLevelType w:val="hybridMultilevel"/>
    <w:tmpl w:val="2A100282"/>
    <w:lvl w:ilvl="0" w:tplc="F438CD08">
      <w:start w:val="1"/>
      <w:numFmt w:val="japaneseCounting"/>
      <w:lvlText w:val="%1、"/>
      <w:lvlJc w:val="left"/>
      <w:pPr>
        <w:ind w:left="1308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2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4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6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8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0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4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68" w:hanging="420"/>
      </w:pPr>
      <w:rPr>
        <w:rFonts w:cs="Times New Roman"/>
      </w:rPr>
    </w:lvl>
  </w:abstractNum>
  <w:abstractNum w:abstractNumId="1">
    <w:nsid w:val="0D954BA1"/>
    <w:multiLevelType w:val="hybridMultilevel"/>
    <w:tmpl w:val="24E01474"/>
    <w:lvl w:ilvl="0" w:tplc="0C76451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6E406EAC"/>
    <w:multiLevelType w:val="hybridMultilevel"/>
    <w:tmpl w:val="7C400382"/>
    <w:lvl w:ilvl="0" w:tplc="FA1C9AE2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78D54AA1"/>
    <w:multiLevelType w:val="hybridMultilevel"/>
    <w:tmpl w:val="BC4A0510"/>
    <w:lvl w:ilvl="0" w:tplc="04090001">
      <w:start w:val="1"/>
      <w:numFmt w:val="bullet"/>
      <w:lvlText w:val=""/>
      <w:lvlJc w:val="left"/>
      <w:pPr>
        <w:ind w:left="10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5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EAA"/>
    <w:rsid w:val="00005CD3"/>
    <w:rsid w:val="00011093"/>
    <w:rsid w:val="000258EF"/>
    <w:rsid w:val="00026AA2"/>
    <w:rsid w:val="000303A4"/>
    <w:rsid w:val="00041A71"/>
    <w:rsid w:val="000440B6"/>
    <w:rsid w:val="00045461"/>
    <w:rsid w:val="000530C6"/>
    <w:rsid w:val="00053C87"/>
    <w:rsid w:val="00060387"/>
    <w:rsid w:val="0006361A"/>
    <w:rsid w:val="00064142"/>
    <w:rsid w:val="00072469"/>
    <w:rsid w:val="000736FD"/>
    <w:rsid w:val="00075011"/>
    <w:rsid w:val="000815F8"/>
    <w:rsid w:val="0008765D"/>
    <w:rsid w:val="00093176"/>
    <w:rsid w:val="00094B77"/>
    <w:rsid w:val="000A0C10"/>
    <w:rsid w:val="000A27CE"/>
    <w:rsid w:val="000B0415"/>
    <w:rsid w:val="000B0D88"/>
    <w:rsid w:val="000B2ECC"/>
    <w:rsid w:val="000B6550"/>
    <w:rsid w:val="000C559C"/>
    <w:rsid w:val="000D01FB"/>
    <w:rsid w:val="000D1FE1"/>
    <w:rsid w:val="000D3D79"/>
    <w:rsid w:val="000D438F"/>
    <w:rsid w:val="000D6146"/>
    <w:rsid w:val="000E3D83"/>
    <w:rsid w:val="000E5C66"/>
    <w:rsid w:val="000E6425"/>
    <w:rsid w:val="000F51C2"/>
    <w:rsid w:val="000F6558"/>
    <w:rsid w:val="000F6EB8"/>
    <w:rsid w:val="00100D23"/>
    <w:rsid w:val="00103E82"/>
    <w:rsid w:val="001114CE"/>
    <w:rsid w:val="00112CFB"/>
    <w:rsid w:val="00112D14"/>
    <w:rsid w:val="00116D46"/>
    <w:rsid w:val="001178D2"/>
    <w:rsid w:val="0012328C"/>
    <w:rsid w:val="00124F98"/>
    <w:rsid w:val="001373F9"/>
    <w:rsid w:val="0015079D"/>
    <w:rsid w:val="001512E8"/>
    <w:rsid w:val="00151A85"/>
    <w:rsid w:val="0016124E"/>
    <w:rsid w:val="001742BD"/>
    <w:rsid w:val="00177181"/>
    <w:rsid w:val="00177587"/>
    <w:rsid w:val="00181EF4"/>
    <w:rsid w:val="001831CD"/>
    <w:rsid w:val="001845FB"/>
    <w:rsid w:val="00184738"/>
    <w:rsid w:val="0019002C"/>
    <w:rsid w:val="00190EC9"/>
    <w:rsid w:val="0019143B"/>
    <w:rsid w:val="001A1AD6"/>
    <w:rsid w:val="001A1B16"/>
    <w:rsid w:val="001A668C"/>
    <w:rsid w:val="001B664B"/>
    <w:rsid w:val="001C00C2"/>
    <w:rsid w:val="001C2E63"/>
    <w:rsid w:val="001C4124"/>
    <w:rsid w:val="001D1EC4"/>
    <w:rsid w:val="001D33A9"/>
    <w:rsid w:val="001E4074"/>
    <w:rsid w:val="001F2354"/>
    <w:rsid w:val="001F3A89"/>
    <w:rsid w:val="001F4769"/>
    <w:rsid w:val="001F4C4F"/>
    <w:rsid w:val="001F65D9"/>
    <w:rsid w:val="001F6F8E"/>
    <w:rsid w:val="001F7CAB"/>
    <w:rsid w:val="002073CD"/>
    <w:rsid w:val="00210BC6"/>
    <w:rsid w:val="002119EF"/>
    <w:rsid w:val="0021668D"/>
    <w:rsid w:val="00217731"/>
    <w:rsid w:val="00220ADB"/>
    <w:rsid w:val="0022143A"/>
    <w:rsid w:val="00230E54"/>
    <w:rsid w:val="0024375C"/>
    <w:rsid w:val="00245DB5"/>
    <w:rsid w:val="00246AA9"/>
    <w:rsid w:val="00252785"/>
    <w:rsid w:val="00257CF0"/>
    <w:rsid w:val="00267F5B"/>
    <w:rsid w:val="00276436"/>
    <w:rsid w:val="002A0E3D"/>
    <w:rsid w:val="002A4696"/>
    <w:rsid w:val="002A6FB0"/>
    <w:rsid w:val="002B26CA"/>
    <w:rsid w:val="002B3E9B"/>
    <w:rsid w:val="002C0C94"/>
    <w:rsid w:val="002C3954"/>
    <w:rsid w:val="002C7A3C"/>
    <w:rsid w:val="002D4A2C"/>
    <w:rsid w:val="002D6781"/>
    <w:rsid w:val="002E42D5"/>
    <w:rsid w:val="002E7B90"/>
    <w:rsid w:val="002E7FED"/>
    <w:rsid w:val="002F08B9"/>
    <w:rsid w:val="002F0EBC"/>
    <w:rsid w:val="002F12BD"/>
    <w:rsid w:val="002F252A"/>
    <w:rsid w:val="002F5221"/>
    <w:rsid w:val="00302106"/>
    <w:rsid w:val="003041A9"/>
    <w:rsid w:val="003120EB"/>
    <w:rsid w:val="00312C84"/>
    <w:rsid w:val="0032438D"/>
    <w:rsid w:val="003249CA"/>
    <w:rsid w:val="003258CB"/>
    <w:rsid w:val="00330177"/>
    <w:rsid w:val="00332071"/>
    <w:rsid w:val="003334C0"/>
    <w:rsid w:val="0033453C"/>
    <w:rsid w:val="00337DE7"/>
    <w:rsid w:val="00344045"/>
    <w:rsid w:val="00344353"/>
    <w:rsid w:val="003509AC"/>
    <w:rsid w:val="00352415"/>
    <w:rsid w:val="00353DA4"/>
    <w:rsid w:val="00356FF8"/>
    <w:rsid w:val="00373DFF"/>
    <w:rsid w:val="00380497"/>
    <w:rsid w:val="00386EE7"/>
    <w:rsid w:val="00392524"/>
    <w:rsid w:val="003A4698"/>
    <w:rsid w:val="003B217B"/>
    <w:rsid w:val="003B4996"/>
    <w:rsid w:val="003C1146"/>
    <w:rsid w:val="003C28BC"/>
    <w:rsid w:val="003D0BF6"/>
    <w:rsid w:val="003D1721"/>
    <w:rsid w:val="003D5BAD"/>
    <w:rsid w:val="003E3471"/>
    <w:rsid w:val="003F54D3"/>
    <w:rsid w:val="00404C26"/>
    <w:rsid w:val="004161EC"/>
    <w:rsid w:val="00416CD8"/>
    <w:rsid w:val="004240B4"/>
    <w:rsid w:val="00440D24"/>
    <w:rsid w:val="00442FA5"/>
    <w:rsid w:val="00446D3F"/>
    <w:rsid w:val="0045074D"/>
    <w:rsid w:val="0045088B"/>
    <w:rsid w:val="00452E5D"/>
    <w:rsid w:val="00454767"/>
    <w:rsid w:val="00470D5B"/>
    <w:rsid w:val="00471EAE"/>
    <w:rsid w:val="00474474"/>
    <w:rsid w:val="00476DDD"/>
    <w:rsid w:val="00490AAB"/>
    <w:rsid w:val="00491AB4"/>
    <w:rsid w:val="00491B45"/>
    <w:rsid w:val="00494C1D"/>
    <w:rsid w:val="004A0A79"/>
    <w:rsid w:val="004B7B88"/>
    <w:rsid w:val="004C694B"/>
    <w:rsid w:val="004D12D7"/>
    <w:rsid w:val="004F04AD"/>
    <w:rsid w:val="004F287E"/>
    <w:rsid w:val="004F4D34"/>
    <w:rsid w:val="00501BB7"/>
    <w:rsid w:val="005029EB"/>
    <w:rsid w:val="005039C2"/>
    <w:rsid w:val="00503D2C"/>
    <w:rsid w:val="005063E0"/>
    <w:rsid w:val="00517860"/>
    <w:rsid w:val="005249F2"/>
    <w:rsid w:val="00533243"/>
    <w:rsid w:val="00536005"/>
    <w:rsid w:val="00537834"/>
    <w:rsid w:val="00537CDB"/>
    <w:rsid w:val="005423CC"/>
    <w:rsid w:val="00556666"/>
    <w:rsid w:val="00567094"/>
    <w:rsid w:val="00567503"/>
    <w:rsid w:val="00570C7F"/>
    <w:rsid w:val="005763AD"/>
    <w:rsid w:val="00582781"/>
    <w:rsid w:val="00582F0C"/>
    <w:rsid w:val="005833D3"/>
    <w:rsid w:val="0058391B"/>
    <w:rsid w:val="005910C5"/>
    <w:rsid w:val="005A05F0"/>
    <w:rsid w:val="005A09A2"/>
    <w:rsid w:val="005A3917"/>
    <w:rsid w:val="005A41E8"/>
    <w:rsid w:val="005A7830"/>
    <w:rsid w:val="005B3F2B"/>
    <w:rsid w:val="005B4EF9"/>
    <w:rsid w:val="005B7ECB"/>
    <w:rsid w:val="005D50A0"/>
    <w:rsid w:val="005D63FE"/>
    <w:rsid w:val="00600BB2"/>
    <w:rsid w:val="00604232"/>
    <w:rsid w:val="00606E7D"/>
    <w:rsid w:val="00614AAE"/>
    <w:rsid w:val="00614FD6"/>
    <w:rsid w:val="0062652E"/>
    <w:rsid w:val="00627EF4"/>
    <w:rsid w:val="006369F7"/>
    <w:rsid w:val="00645B21"/>
    <w:rsid w:val="00646162"/>
    <w:rsid w:val="0065027F"/>
    <w:rsid w:val="00652B0B"/>
    <w:rsid w:val="0065788E"/>
    <w:rsid w:val="00661FA9"/>
    <w:rsid w:val="006628F2"/>
    <w:rsid w:val="0066671A"/>
    <w:rsid w:val="00673EE5"/>
    <w:rsid w:val="006747D1"/>
    <w:rsid w:val="00677FE3"/>
    <w:rsid w:val="006832C8"/>
    <w:rsid w:val="006834CD"/>
    <w:rsid w:val="00697D75"/>
    <w:rsid w:val="006B14A4"/>
    <w:rsid w:val="006B5704"/>
    <w:rsid w:val="006B5B02"/>
    <w:rsid w:val="006C2996"/>
    <w:rsid w:val="006C4D0C"/>
    <w:rsid w:val="006E0EF3"/>
    <w:rsid w:val="006E357B"/>
    <w:rsid w:val="006F15CC"/>
    <w:rsid w:val="006F274A"/>
    <w:rsid w:val="006F27AD"/>
    <w:rsid w:val="006F2C7C"/>
    <w:rsid w:val="007000B3"/>
    <w:rsid w:val="00703394"/>
    <w:rsid w:val="00714528"/>
    <w:rsid w:val="00717467"/>
    <w:rsid w:val="00717CD7"/>
    <w:rsid w:val="0072576C"/>
    <w:rsid w:val="00736684"/>
    <w:rsid w:val="00746C1E"/>
    <w:rsid w:val="00747A7D"/>
    <w:rsid w:val="00747A82"/>
    <w:rsid w:val="00753B2C"/>
    <w:rsid w:val="00756AF4"/>
    <w:rsid w:val="00763812"/>
    <w:rsid w:val="0076413F"/>
    <w:rsid w:val="00767844"/>
    <w:rsid w:val="007748F0"/>
    <w:rsid w:val="0078000B"/>
    <w:rsid w:val="007806AF"/>
    <w:rsid w:val="0078168F"/>
    <w:rsid w:val="00783310"/>
    <w:rsid w:val="00792C39"/>
    <w:rsid w:val="00793A47"/>
    <w:rsid w:val="00794D41"/>
    <w:rsid w:val="007959B1"/>
    <w:rsid w:val="007974DA"/>
    <w:rsid w:val="007A1BE9"/>
    <w:rsid w:val="007A1E8F"/>
    <w:rsid w:val="007B3ED5"/>
    <w:rsid w:val="007B7BC7"/>
    <w:rsid w:val="007C2F2B"/>
    <w:rsid w:val="007C3CED"/>
    <w:rsid w:val="007C46EF"/>
    <w:rsid w:val="007D0D83"/>
    <w:rsid w:val="007D3178"/>
    <w:rsid w:val="007D3FA9"/>
    <w:rsid w:val="007D4B95"/>
    <w:rsid w:val="007D5664"/>
    <w:rsid w:val="007D5DED"/>
    <w:rsid w:val="007D7D60"/>
    <w:rsid w:val="007E221C"/>
    <w:rsid w:val="007E74F6"/>
    <w:rsid w:val="007E7F5B"/>
    <w:rsid w:val="007F33B0"/>
    <w:rsid w:val="007F404D"/>
    <w:rsid w:val="007F658F"/>
    <w:rsid w:val="007F7471"/>
    <w:rsid w:val="00815EB4"/>
    <w:rsid w:val="008236A4"/>
    <w:rsid w:val="00824E34"/>
    <w:rsid w:val="00831CAD"/>
    <w:rsid w:val="00833B75"/>
    <w:rsid w:val="00835045"/>
    <w:rsid w:val="0083638F"/>
    <w:rsid w:val="008401E5"/>
    <w:rsid w:val="00840471"/>
    <w:rsid w:val="008422FB"/>
    <w:rsid w:val="00844956"/>
    <w:rsid w:val="0085258E"/>
    <w:rsid w:val="00853A84"/>
    <w:rsid w:val="00876FBC"/>
    <w:rsid w:val="00880EC7"/>
    <w:rsid w:val="00884C38"/>
    <w:rsid w:val="008A1188"/>
    <w:rsid w:val="008A11EC"/>
    <w:rsid w:val="008A35BB"/>
    <w:rsid w:val="008A3B80"/>
    <w:rsid w:val="008A56AF"/>
    <w:rsid w:val="008B1709"/>
    <w:rsid w:val="008B1EBC"/>
    <w:rsid w:val="008B4115"/>
    <w:rsid w:val="008C18D4"/>
    <w:rsid w:val="008C5F02"/>
    <w:rsid w:val="008C76D7"/>
    <w:rsid w:val="008D6E88"/>
    <w:rsid w:val="008E194C"/>
    <w:rsid w:val="008E1FB2"/>
    <w:rsid w:val="008E2C72"/>
    <w:rsid w:val="008E38DC"/>
    <w:rsid w:val="008E4229"/>
    <w:rsid w:val="00902F41"/>
    <w:rsid w:val="0090355D"/>
    <w:rsid w:val="00903BE9"/>
    <w:rsid w:val="00904184"/>
    <w:rsid w:val="00912C69"/>
    <w:rsid w:val="009224AE"/>
    <w:rsid w:val="009278E1"/>
    <w:rsid w:val="009376EA"/>
    <w:rsid w:val="00937957"/>
    <w:rsid w:val="00940884"/>
    <w:rsid w:val="00941FFC"/>
    <w:rsid w:val="00945702"/>
    <w:rsid w:val="00946147"/>
    <w:rsid w:val="009501C5"/>
    <w:rsid w:val="00955CD7"/>
    <w:rsid w:val="00955FF8"/>
    <w:rsid w:val="0096614C"/>
    <w:rsid w:val="00971C4D"/>
    <w:rsid w:val="00972543"/>
    <w:rsid w:val="009779C7"/>
    <w:rsid w:val="009A35E6"/>
    <w:rsid w:val="009A5E43"/>
    <w:rsid w:val="009A620B"/>
    <w:rsid w:val="009A6ADC"/>
    <w:rsid w:val="009B12A6"/>
    <w:rsid w:val="009B3597"/>
    <w:rsid w:val="009B4CC5"/>
    <w:rsid w:val="009B506E"/>
    <w:rsid w:val="009C0313"/>
    <w:rsid w:val="009D0A8E"/>
    <w:rsid w:val="009D3C49"/>
    <w:rsid w:val="009D7334"/>
    <w:rsid w:val="009D7929"/>
    <w:rsid w:val="009E34C2"/>
    <w:rsid w:val="009E5752"/>
    <w:rsid w:val="009E6D1A"/>
    <w:rsid w:val="009F07E4"/>
    <w:rsid w:val="009F10A5"/>
    <w:rsid w:val="009F6BCC"/>
    <w:rsid w:val="00A015C4"/>
    <w:rsid w:val="00A02574"/>
    <w:rsid w:val="00A030C2"/>
    <w:rsid w:val="00A0384B"/>
    <w:rsid w:val="00A0420B"/>
    <w:rsid w:val="00A057F2"/>
    <w:rsid w:val="00A06468"/>
    <w:rsid w:val="00A073E2"/>
    <w:rsid w:val="00A10912"/>
    <w:rsid w:val="00A10D20"/>
    <w:rsid w:val="00A144D6"/>
    <w:rsid w:val="00A200B4"/>
    <w:rsid w:val="00A21C28"/>
    <w:rsid w:val="00A273D7"/>
    <w:rsid w:val="00A313F1"/>
    <w:rsid w:val="00A33730"/>
    <w:rsid w:val="00A35FC3"/>
    <w:rsid w:val="00A37A51"/>
    <w:rsid w:val="00A439C6"/>
    <w:rsid w:val="00A43C40"/>
    <w:rsid w:val="00A4509B"/>
    <w:rsid w:val="00A516DD"/>
    <w:rsid w:val="00A564FB"/>
    <w:rsid w:val="00A56604"/>
    <w:rsid w:val="00A57238"/>
    <w:rsid w:val="00A57EBB"/>
    <w:rsid w:val="00A62E20"/>
    <w:rsid w:val="00A63DE2"/>
    <w:rsid w:val="00A64439"/>
    <w:rsid w:val="00A65FC1"/>
    <w:rsid w:val="00A67657"/>
    <w:rsid w:val="00A845DA"/>
    <w:rsid w:val="00A8666F"/>
    <w:rsid w:val="00AA0827"/>
    <w:rsid w:val="00AA7FE1"/>
    <w:rsid w:val="00AB472D"/>
    <w:rsid w:val="00AB53A8"/>
    <w:rsid w:val="00AB6537"/>
    <w:rsid w:val="00AC032F"/>
    <w:rsid w:val="00AC4C11"/>
    <w:rsid w:val="00AD3E45"/>
    <w:rsid w:val="00AE1A7E"/>
    <w:rsid w:val="00AE34DF"/>
    <w:rsid w:val="00AE5187"/>
    <w:rsid w:val="00B05D44"/>
    <w:rsid w:val="00B07712"/>
    <w:rsid w:val="00B07FE9"/>
    <w:rsid w:val="00B145D1"/>
    <w:rsid w:val="00B16E0C"/>
    <w:rsid w:val="00B20403"/>
    <w:rsid w:val="00B257C4"/>
    <w:rsid w:val="00B25EAA"/>
    <w:rsid w:val="00B3482F"/>
    <w:rsid w:val="00B40272"/>
    <w:rsid w:val="00B419E7"/>
    <w:rsid w:val="00B41F6B"/>
    <w:rsid w:val="00B52462"/>
    <w:rsid w:val="00B52EBE"/>
    <w:rsid w:val="00B53AD6"/>
    <w:rsid w:val="00B5513D"/>
    <w:rsid w:val="00B5569A"/>
    <w:rsid w:val="00B61E3E"/>
    <w:rsid w:val="00B6677D"/>
    <w:rsid w:val="00B67A95"/>
    <w:rsid w:val="00B76A3C"/>
    <w:rsid w:val="00B81C6D"/>
    <w:rsid w:val="00B829C4"/>
    <w:rsid w:val="00B82D1B"/>
    <w:rsid w:val="00B83C63"/>
    <w:rsid w:val="00B963C2"/>
    <w:rsid w:val="00BA190F"/>
    <w:rsid w:val="00BA268C"/>
    <w:rsid w:val="00BA5DA5"/>
    <w:rsid w:val="00BB3720"/>
    <w:rsid w:val="00BB62AB"/>
    <w:rsid w:val="00BB6374"/>
    <w:rsid w:val="00BC7728"/>
    <w:rsid w:val="00BF15A7"/>
    <w:rsid w:val="00BF457E"/>
    <w:rsid w:val="00BF65AD"/>
    <w:rsid w:val="00BF7C7B"/>
    <w:rsid w:val="00C008FC"/>
    <w:rsid w:val="00C02C9D"/>
    <w:rsid w:val="00C21166"/>
    <w:rsid w:val="00C254DF"/>
    <w:rsid w:val="00C26431"/>
    <w:rsid w:val="00C27ABF"/>
    <w:rsid w:val="00C308A3"/>
    <w:rsid w:val="00C363E1"/>
    <w:rsid w:val="00C37E05"/>
    <w:rsid w:val="00C4209E"/>
    <w:rsid w:val="00C43F2A"/>
    <w:rsid w:val="00C47A93"/>
    <w:rsid w:val="00C57379"/>
    <w:rsid w:val="00C60315"/>
    <w:rsid w:val="00C6046A"/>
    <w:rsid w:val="00C6503E"/>
    <w:rsid w:val="00C658DD"/>
    <w:rsid w:val="00C7010E"/>
    <w:rsid w:val="00C727AE"/>
    <w:rsid w:val="00C77A33"/>
    <w:rsid w:val="00C83C22"/>
    <w:rsid w:val="00C84BC9"/>
    <w:rsid w:val="00C86EF4"/>
    <w:rsid w:val="00C92BC6"/>
    <w:rsid w:val="00C93120"/>
    <w:rsid w:val="00C9412B"/>
    <w:rsid w:val="00C968E7"/>
    <w:rsid w:val="00CA6DBE"/>
    <w:rsid w:val="00CB4D60"/>
    <w:rsid w:val="00CB7203"/>
    <w:rsid w:val="00CC7090"/>
    <w:rsid w:val="00CD0F4C"/>
    <w:rsid w:val="00CD557F"/>
    <w:rsid w:val="00CD6F60"/>
    <w:rsid w:val="00CE1310"/>
    <w:rsid w:val="00CE589B"/>
    <w:rsid w:val="00CE7824"/>
    <w:rsid w:val="00D07278"/>
    <w:rsid w:val="00D12158"/>
    <w:rsid w:val="00D269BD"/>
    <w:rsid w:val="00D30414"/>
    <w:rsid w:val="00D37109"/>
    <w:rsid w:val="00D41351"/>
    <w:rsid w:val="00D426A3"/>
    <w:rsid w:val="00D43555"/>
    <w:rsid w:val="00D43599"/>
    <w:rsid w:val="00D47C7D"/>
    <w:rsid w:val="00D50428"/>
    <w:rsid w:val="00D53BC9"/>
    <w:rsid w:val="00D6195A"/>
    <w:rsid w:val="00D83FC2"/>
    <w:rsid w:val="00DA50B7"/>
    <w:rsid w:val="00DB05BE"/>
    <w:rsid w:val="00DB371E"/>
    <w:rsid w:val="00DB50F3"/>
    <w:rsid w:val="00DC2C94"/>
    <w:rsid w:val="00DC3A8B"/>
    <w:rsid w:val="00DD08B2"/>
    <w:rsid w:val="00DD2F84"/>
    <w:rsid w:val="00DE0F17"/>
    <w:rsid w:val="00DF092D"/>
    <w:rsid w:val="00E060EE"/>
    <w:rsid w:val="00E2368A"/>
    <w:rsid w:val="00E2643F"/>
    <w:rsid w:val="00E3094D"/>
    <w:rsid w:val="00E3324F"/>
    <w:rsid w:val="00E36557"/>
    <w:rsid w:val="00E37B95"/>
    <w:rsid w:val="00E40E84"/>
    <w:rsid w:val="00E427C3"/>
    <w:rsid w:val="00E42E92"/>
    <w:rsid w:val="00E51EA0"/>
    <w:rsid w:val="00E548FF"/>
    <w:rsid w:val="00E65E82"/>
    <w:rsid w:val="00E679E2"/>
    <w:rsid w:val="00E73435"/>
    <w:rsid w:val="00E75E41"/>
    <w:rsid w:val="00E7732F"/>
    <w:rsid w:val="00E82B56"/>
    <w:rsid w:val="00E86DEE"/>
    <w:rsid w:val="00E9430D"/>
    <w:rsid w:val="00EA3AC6"/>
    <w:rsid w:val="00EA5D39"/>
    <w:rsid w:val="00EB4679"/>
    <w:rsid w:val="00EB56A8"/>
    <w:rsid w:val="00EC440A"/>
    <w:rsid w:val="00EC7702"/>
    <w:rsid w:val="00ED34BB"/>
    <w:rsid w:val="00EE091C"/>
    <w:rsid w:val="00EE128C"/>
    <w:rsid w:val="00EE2043"/>
    <w:rsid w:val="00EE4CB2"/>
    <w:rsid w:val="00EE506B"/>
    <w:rsid w:val="00EE795B"/>
    <w:rsid w:val="00EF0182"/>
    <w:rsid w:val="00EF62C7"/>
    <w:rsid w:val="00F07D83"/>
    <w:rsid w:val="00F14FB4"/>
    <w:rsid w:val="00F175E2"/>
    <w:rsid w:val="00F41D8D"/>
    <w:rsid w:val="00F41E99"/>
    <w:rsid w:val="00F41F80"/>
    <w:rsid w:val="00F44F6A"/>
    <w:rsid w:val="00F45805"/>
    <w:rsid w:val="00F53045"/>
    <w:rsid w:val="00F55D26"/>
    <w:rsid w:val="00F73F9D"/>
    <w:rsid w:val="00F75808"/>
    <w:rsid w:val="00F77355"/>
    <w:rsid w:val="00F872A1"/>
    <w:rsid w:val="00F92E5B"/>
    <w:rsid w:val="00F94226"/>
    <w:rsid w:val="00F942BA"/>
    <w:rsid w:val="00F975C6"/>
    <w:rsid w:val="00FA4308"/>
    <w:rsid w:val="00FA5C40"/>
    <w:rsid w:val="00FB2547"/>
    <w:rsid w:val="00FB71EC"/>
    <w:rsid w:val="00FC094E"/>
    <w:rsid w:val="00FD2FC0"/>
    <w:rsid w:val="00FD318C"/>
    <w:rsid w:val="00FD6372"/>
    <w:rsid w:val="00FF1E18"/>
    <w:rsid w:val="00FF2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A47"/>
    <w:pPr>
      <w:widowControl w:val="0"/>
      <w:jc w:val="both"/>
    </w:pPr>
  </w:style>
  <w:style w:type="paragraph" w:styleId="Heading2">
    <w:name w:val="heading 2"/>
    <w:basedOn w:val="Normal"/>
    <w:next w:val="Normal"/>
    <w:link w:val="Heading2Char"/>
    <w:uiPriority w:val="99"/>
    <w:qFormat/>
    <w:rsid w:val="00A64439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64439"/>
    <w:rPr>
      <w:rFonts w:ascii="Calibri Light" w:eastAsia="宋体" w:hAnsi="Calibri Light" w:cs="Times New Roman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793A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93A4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93A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93A47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793A47"/>
    <w:rPr>
      <w:rFonts w:cs="Times New Roman"/>
      <w:color w:val="0563C1"/>
      <w:u w:val="single"/>
    </w:rPr>
  </w:style>
  <w:style w:type="table" w:styleId="TableGrid">
    <w:name w:val="Table Grid"/>
    <w:basedOn w:val="TableNormal"/>
    <w:uiPriority w:val="99"/>
    <w:rsid w:val="00A43C40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5569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569A"/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A64439"/>
    <w:rPr>
      <w:rFonts w:ascii="宋体" w:hAnsi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64439"/>
    <w:rPr>
      <w:rFonts w:ascii="宋体" w:eastAsia="宋体" w:hAnsi="Courier New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9278E1"/>
    <w:pPr>
      <w:ind w:firstLineChars="200" w:firstLine="420"/>
    </w:pPr>
  </w:style>
  <w:style w:type="paragraph" w:styleId="BodyText">
    <w:name w:val="Body Text"/>
    <w:basedOn w:val="Normal"/>
    <w:link w:val="BodyTextChar"/>
    <w:uiPriority w:val="99"/>
    <w:rsid w:val="00E36557"/>
    <w:pPr>
      <w:adjustRightInd w:val="0"/>
      <w:jc w:val="left"/>
      <w:textAlignment w:val="baseline"/>
    </w:pPr>
    <w:rPr>
      <w:rFonts w:ascii="Times New Roman" w:hAnsi="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36557"/>
    <w:rPr>
      <w:rFonts w:ascii="Times New Roman" w:eastAsia="宋体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E3655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5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4</Pages>
  <Words>188</Words>
  <Characters>1074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oucgang</dc:creator>
  <cp:keywords/>
  <dc:description/>
  <cp:lastModifiedBy>Lenovo User</cp:lastModifiedBy>
  <cp:revision>3</cp:revision>
  <cp:lastPrinted>2016-05-25T01:45:00Z</cp:lastPrinted>
  <dcterms:created xsi:type="dcterms:W3CDTF">2016-05-25T06:37:00Z</dcterms:created>
  <dcterms:modified xsi:type="dcterms:W3CDTF">2016-05-25T07:31:00Z</dcterms:modified>
</cp:coreProperties>
</file>